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A5E08" w14:textId="77777777" w:rsidR="00FC5FF2" w:rsidRDefault="00FC5FF2">
      <w:pPr>
        <w:pStyle w:val="a3"/>
        <w:rPr>
          <w:spacing w:val="0"/>
        </w:rPr>
      </w:pPr>
      <w:r>
        <w:rPr>
          <w:rFonts w:ascii="ＭＳ ゴシック" w:eastAsia="ＭＳ ゴシック" w:hAnsi="ＭＳ ゴシック" w:cs="ＭＳ ゴシック" w:hint="eastAsia"/>
          <w:spacing w:val="0"/>
        </w:rPr>
        <w:t xml:space="preserve">  </w:t>
      </w:r>
    </w:p>
    <w:p w14:paraId="5EF62A0D" w14:textId="77777777" w:rsidR="00FC5FF2" w:rsidRDefault="00FC5FF2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8"/>
        <w:gridCol w:w="99"/>
        <w:gridCol w:w="426"/>
        <w:gridCol w:w="1275"/>
        <w:gridCol w:w="2552"/>
        <w:gridCol w:w="2268"/>
        <w:gridCol w:w="2220"/>
        <w:gridCol w:w="104"/>
        <w:gridCol w:w="364"/>
      </w:tblGrid>
      <w:tr w:rsidR="00FC5FF2" w14:paraId="46ED1AFB" w14:textId="77777777">
        <w:trPr>
          <w:cantSplit/>
          <w:trHeight w:hRule="exact" w:val="1100"/>
        </w:trPr>
        <w:tc>
          <w:tcPr>
            <w:tcW w:w="4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4B82A10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8944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326C86" w14:textId="77777777" w:rsidR="00FC5FF2" w:rsidRDefault="00FC5FF2">
            <w:pPr>
              <w:pStyle w:val="a3"/>
              <w:spacing w:before="117"/>
              <w:jc w:val="center"/>
              <w:rPr>
                <w:spacing w:val="0"/>
              </w:rPr>
            </w:pPr>
            <w:r w:rsidRPr="004D2A71">
              <w:rPr>
                <w:rFonts w:ascii="ＭＳ ゴシック" w:eastAsia="ＭＳ ゴシック" w:hAnsi="ＭＳ ゴシック" w:cs="ＭＳ ゴシック" w:hint="eastAsia"/>
                <w:spacing w:val="59"/>
                <w:fitText w:val="3040" w:id="-985425408"/>
              </w:rPr>
              <w:t>配置予定技術者調</w:t>
            </w:r>
            <w:r w:rsidRPr="004D2A71">
              <w:rPr>
                <w:rFonts w:ascii="ＭＳ ゴシック" w:eastAsia="ＭＳ ゴシック" w:hAnsi="ＭＳ ゴシック" w:cs="ＭＳ ゴシック" w:hint="eastAsia"/>
                <w:spacing w:val="103"/>
                <w:fitText w:val="3040" w:id="-985425408"/>
              </w:rPr>
              <w:t>書</w:t>
            </w:r>
          </w:p>
          <w:p w14:paraId="517A19CF" w14:textId="77777777" w:rsidR="00FC5FF2" w:rsidRDefault="00FC5FF2">
            <w:pPr>
              <w:pStyle w:val="a3"/>
              <w:rPr>
                <w:spacing w:val="0"/>
              </w:rPr>
            </w:pPr>
          </w:p>
          <w:p w14:paraId="543CFED4" w14:textId="77777777" w:rsidR="00FC5FF2" w:rsidRDefault="00FC5FF2">
            <w:pPr>
              <w:pStyle w:val="a3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 xml:space="preserve">　　　　　　　　　　　　　　　　　　　　申請者名</w:t>
            </w:r>
          </w:p>
        </w:tc>
        <w:tc>
          <w:tcPr>
            <w:tcW w:w="3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08E2AF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</w:tr>
      <w:tr w:rsidR="00FC5FF2" w14:paraId="3252A909" w14:textId="77777777">
        <w:trPr>
          <w:cantSplit/>
          <w:trHeight w:hRule="exact" w:val="666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130ECFF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1D00B600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52DCCA" w14:textId="77777777" w:rsidR="00FC5FF2" w:rsidRDefault="00FC5FF2" w:rsidP="00115B3C">
            <w:pPr>
              <w:pStyle w:val="a3"/>
              <w:jc w:val="center"/>
              <w:rPr>
                <w:spacing w:val="0"/>
              </w:rPr>
            </w:pPr>
            <w:r w:rsidRPr="00115B3C">
              <w:rPr>
                <w:rFonts w:ascii="ＭＳ ゴシック" w:eastAsia="ＭＳ ゴシック" w:hAnsi="ＭＳ ゴシック" w:cs="ＭＳ ゴシック" w:hint="eastAsia"/>
                <w:spacing w:val="420"/>
                <w:fitText w:val="1260" w:id="-985425407"/>
              </w:rPr>
              <w:t>氏</w:t>
            </w:r>
            <w:r w:rsidRPr="00115B3C">
              <w:rPr>
                <w:rFonts w:ascii="ＭＳ ゴシック" w:eastAsia="ＭＳ ゴシック" w:hAnsi="ＭＳ ゴシック" w:cs="ＭＳ ゴシック" w:hint="eastAsia"/>
                <w:spacing w:val="0"/>
                <w:fitText w:val="1260" w:id="-985425407"/>
              </w:rPr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ED1376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</w:t>
            </w:r>
            <w:r w:rsidR="00471A86">
              <w:rPr>
                <w:rFonts w:ascii="ＭＳ ゴシック" w:eastAsia="ＭＳ ゴシック" w:hAnsi="ＭＳ ゴシック" w:cs="ＭＳ ゴシック" w:hint="eastAsia"/>
              </w:rPr>
              <w:t>現場代理人</w:t>
            </w:r>
            <w:r>
              <w:rPr>
                <w:rFonts w:ascii="ＭＳ ゴシック" w:eastAsia="ＭＳ ゴシック" w:hAnsi="ＭＳ ゴシック" w:cs="ＭＳ ゴシック" w:hint="eastAsia"/>
              </w:rPr>
              <w:t>)</w:t>
            </w:r>
          </w:p>
          <w:p w14:paraId="6A108D27" w14:textId="77777777" w:rsidR="00FC5FF2" w:rsidRDefault="00FC5FF2">
            <w:pPr>
              <w:pStyle w:val="a3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          </w:t>
            </w:r>
            <w:r>
              <w:rPr>
                <w:rFonts w:ascii="ＭＳ ゴシック" w:eastAsia="ＭＳ ゴシック" w:hAnsi="ＭＳ ゴシック" w:cs="ＭＳ ゴシック" w:hint="eastAsia"/>
              </w:rPr>
              <w:t xml:space="preserve">　○○　○○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03F19A" w14:textId="6E40ABBE" w:rsidR="00FC5FF2" w:rsidRDefault="00FC5FF2">
            <w:pPr>
              <w:pStyle w:val="a3"/>
              <w:spacing w:before="117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</w:t>
            </w:r>
            <w:r w:rsidR="00BE1C66">
              <w:rPr>
                <w:rFonts w:ascii="ＭＳ ゴシック" w:eastAsia="ＭＳ ゴシック" w:hAnsi="ＭＳ ゴシック" w:cs="ＭＳ ゴシック" w:hint="eastAsia"/>
              </w:rPr>
              <w:t>監理</w:t>
            </w:r>
            <w:r>
              <w:rPr>
                <w:rFonts w:ascii="ＭＳ ゴシック" w:eastAsia="ＭＳ ゴシック" w:hAnsi="ＭＳ ゴシック" w:cs="ＭＳ ゴシック" w:hint="eastAsia"/>
              </w:rPr>
              <w:t>技術者)</w:t>
            </w:r>
          </w:p>
          <w:p w14:paraId="6A587204" w14:textId="77777777" w:rsidR="00FC5FF2" w:rsidRDefault="00FC5FF2">
            <w:pPr>
              <w:pStyle w:val="a3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      </w:t>
            </w:r>
            <w:r>
              <w:rPr>
                <w:rFonts w:ascii="ＭＳ ゴシック" w:eastAsia="ＭＳ ゴシック" w:hAnsi="ＭＳ ゴシック" w:cs="ＭＳ ゴシック" w:hint="eastAsia"/>
              </w:rPr>
              <w:t>○○　○○</w:t>
            </w: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E1AF1D2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</w:t>
            </w:r>
            <w:r w:rsidR="00471A86">
              <w:rPr>
                <w:rFonts w:ascii="ＭＳ ゴシック" w:eastAsia="ＭＳ ゴシック" w:hAnsi="ＭＳ ゴシック" w:cs="ＭＳ ゴシック" w:hint="eastAsia"/>
              </w:rPr>
              <w:t>主任</w:t>
            </w:r>
            <w:r>
              <w:rPr>
                <w:rFonts w:ascii="ＭＳ ゴシック" w:eastAsia="ＭＳ ゴシック" w:hAnsi="ＭＳ ゴシック" w:cs="ＭＳ ゴシック" w:hint="eastAsia"/>
              </w:rPr>
              <w:t>技術者)</w:t>
            </w:r>
          </w:p>
          <w:p w14:paraId="4ABBF47B" w14:textId="77777777" w:rsidR="00FC5FF2" w:rsidRDefault="00FC5FF2">
            <w:pPr>
              <w:pStyle w:val="a3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      </w:t>
            </w:r>
            <w:r>
              <w:rPr>
                <w:rFonts w:ascii="ＭＳ ゴシック" w:eastAsia="ＭＳ ゴシック" w:hAnsi="ＭＳ ゴシック" w:cs="ＭＳ ゴシック" w:hint="eastAsia"/>
              </w:rPr>
              <w:t>○○　○○</w:t>
            </w:r>
          </w:p>
        </w:tc>
        <w:tc>
          <w:tcPr>
            <w:tcW w:w="1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279F01CE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14FDA0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</w:tr>
      <w:tr w:rsidR="00FC5FF2" w14:paraId="75378A8F" w14:textId="77777777">
        <w:trPr>
          <w:cantSplit/>
          <w:trHeight w:hRule="exact" w:val="444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2B83CE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286C3EE5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B58E7D" w14:textId="77777777" w:rsidR="00FC5FF2" w:rsidRDefault="00FC5FF2" w:rsidP="00115B3C">
            <w:pPr>
              <w:pStyle w:val="a3"/>
              <w:spacing w:before="117"/>
              <w:jc w:val="center"/>
              <w:rPr>
                <w:spacing w:val="0"/>
              </w:rPr>
            </w:pPr>
            <w:r w:rsidRPr="004D2A71">
              <w:rPr>
                <w:rFonts w:ascii="ＭＳ ゴシック" w:eastAsia="ＭＳ ゴシック" w:hAnsi="ＭＳ ゴシック" w:cs="ＭＳ ゴシック" w:hint="eastAsia"/>
                <w:spacing w:val="59"/>
                <w:fitText w:val="1260" w:id="-985425405"/>
              </w:rPr>
              <w:t>最終学</w:t>
            </w:r>
            <w:r w:rsidRPr="004D2A71">
              <w:rPr>
                <w:rFonts w:ascii="ＭＳ ゴシック" w:eastAsia="ＭＳ ゴシック" w:hAnsi="ＭＳ ゴシック" w:cs="ＭＳ ゴシック" w:hint="eastAsia"/>
                <w:spacing w:val="29"/>
                <w:fitText w:val="1260" w:id="-985425405"/>
              </w:rPr>
              <w:t>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282D32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5AC490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C338347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0F403920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DC3DB1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</w:tr>
      <w:tr w:rsidR="00FC5FF2" w14:paraId="5CEE60A9" w14:textId="77777777">
        <w:trPr>
          <w:cantSplit/>
          <w:trHeight w:hRule="exact" w:val="1408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CB994A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13C4AA24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ABFDD19" w14:textId="77777777" w:rsidR="00FC5FF2" w:rsidRDefault="00FC5FF2" w:rsidP="00115B3C">
            <w:pPr>
              <w:pStyle w:val="a3"/>
              <w:spacing w:before="117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資　　　　　格</w:t>
            </w:r>
          </w:p>
          <w:p w14:paraId="2D9206DD" w14:textId="77777777" w:rsidR="00FC5FF2" w:rsidRDefault="00FC5FF2" w:rsidP="00115B3C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  <w:spacing w:val="0"/>
                <w:sz w:val="17"/>
                <w:szCs w:val="17"/>
              </w:rPr>
              <w:t>(法令による免許)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61E0CA6" w14:textId="77777777" w:rsidR="00FC5FF2" w:rsidRDefault="00471A86" w:rsidP="00FB0FB8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一級○○士</w:t>
            </w:r>
          </w:p>
          <w:p w14:paraId="59D81744" w14:textId="5FA4B826" w:rsidR="00471A86" w:rsidRDefault="00471A86" w:rsidP="00FB0FB8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一級○○施工管理</w:t>
            </w:r>
            <w:r w:rsidR="004D2A71">
              <w:rPr>
                <w:rFonts w:hint="eastAsia"/>
                <w:spacing w:val="0"/>
              </w:rPr>
              <w:t>技士</w:t>
            </w:r>
          </w:p>
          <w:p w14:paraId="5201792C" w14:textId="77777777" w:rsidR="00471A86" w:rsidRDefault="00471A86" w:rsidP="00FB0FB8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指定建設業監理技術者</w:t>
            </w:r>
          </w:p>
          <w:p w14:paraId="1D927549" w14:textId="77777777" w:rsidR="00471A86" w:rsidRDefault="00471A86" w:rsidP="00FB0FB8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その他</w:t>
            </w:r>
          </w:p>
          <w:p w14:paraId="16AA455E" w14:textId="77777777" w:rsidR="00471A86" w:rsidRDefault="00471A86" w:rsidP="00FB0FB8">
            <w:pPr>
              <w:pStyle w:val="a3"/>
              <w:spacing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（取得年月日・登録番号）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D33E471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CF8CDA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375B842D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EA8B49" w14:textId="77777777" w:rsidR="00FC5FF2" w:rsidRDefault="00FC5FF2">
            <w:pPr>
              <w:pStyle w:val="a3"/>
              <w:spacing w:before="117"/>
              <w:rPr>
                <w:spacing w:val="0"/>
              </w:rPr>
            </w:pPr>
          </w:p>
        </w:tc>
      </w:tr>
      <w:tr w:rsidR="00FC5FF2" w14:paraId="1C02D67C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FF17E0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3843B61B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textDirection w:val="tbRlV"/>
            <w:vAlign w:val="center"/>
          </w:tcPr>
          <w:p w14:paraId="18ADF976" w14:textId="77777777" w:rsidR="00FC5FF2" w:rsidRDefault="00471A86" w:rsidP="002745A7">
            <w:pPr>
              <w:pStyle w:val="a3"/>
              <w:spacing w:line="240" w:lineRule="auto"/>
              <w:ind w:left="113" w:right="113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>工　　事</w:t>
            </w:r>
            <w:r w:rsid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</w:t>
            </w:r>
            <w:r w:rsidR="00FC5FF2"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内</w:t>
            </w:r>
            <w:r w:rsid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</w:t>
            </w:r>
            <w:r w:rsidR="00FC5FF2"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容</w:t>
            </w:r>
            <w:r w:rsid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</w:t>
            </w:r>
            <w:r w:rsidR="00FC5FF2"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547DA90" w14:textId="77777777" w:rsidR="00FC5FF2" w:rsidRDefault="00471A86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471A86">
              <w:rPr>
                <w:rFonts w:hint="eastAsia"/>
                <w:spacing w:val="105"/>
                <w:fitText w:val="1050" w:id="-1800690176"/>
              </w:rPr>
              <w:t>工事</w:t>
            </w:r>
            <w:r w:rsidRPr="00471A86">
              <w:rPr>
                <w:rFonts w:hint="eastAsia"/>
                <w:spacing w:val="0"/>
                <w:fitText w:val="1050" w:id="-1800690176"/>
              </w:rPr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vAlign w:val="center"/>
          </w:tcPr>
          <w:p w14:paraId="1098B715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</w:tcPr>
          <w:p w14:paraId="4DB46244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auto"/>
            </w:tcBorders>
          </w:tcPr>
          <w:p w14:paraId="1C2AA90A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2BA3B269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002E73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139609E7" w14:textId="77777777">
        <w:trPr>
          <w:cantSplit/>
          <w:trHeight w:hRule="exact" w:val="22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EB0B52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5B1E0C13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21317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72631931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4D2A71">
              <w:rPr>
                <w:rFonts w:ascii="ＭＳ ゴシック" w:eastAsia="ＭＳ ゴシック" w:hAnsi="ＭＳ ゴシック" w:cs="ＭＳ ゴシック" w:hint="eastAsia"/>
                <w:spacing w:val="14"/>
                <w:fitText w:val="1140" w:id="-985425403"/>
              </w:rPr>
              <w:t>発注機関</w:t>
            </w:r>
            <w:r w:rsidRPr="004D2A71">
              <w:rPr>
                <w:rFonts w:ascii="ＭＳ ゴシック" w:eastAsia="ＭＳ ゴシック" w:hAnsi="ＭＳ ゴシック" w:cs="ＭＳ ゴシック" w:hint="eastAsia"/>
                <w:spacing w:val="-15"/>
                <w:fitText w:val="1140" w:id="-985425403"/>
              </w:rPr>
              <w:t>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5ECA63B6" w14:textId="77777777" w:rsidR="00FC5FF2" w:rsidRDefault="00FC5FF2" w:rsidP="00115B3C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15602126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23E47517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0E6CB55F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76B1F5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FC5FF2" w14:paraId="0ADAE65E" w14:textId="77777777">
        <w:trPr>
          <w:cantSplit/>
          <w:trHeight w:hRule="exact" w:val="43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06AD2B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612E4B0C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1F216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0DB110F5" w14:textId="77777777" w:rsidR="00FC5FF2" w:rsidRDefault="00FC5FF2" w:rsidP="00115B3C">
            <w:pPr>
              <w:pStyle w:val="a3"/>
              <w:spacing w:before="105" w:line="227" w:lineRule="exact"/>
              <w:jc w:val="center"/>
              <w:rPr>
                <w:spacing w:val="0"/>
              </w:rPr>
            </w:pPr>
            <w:r w:rsidRPr="004D2A71">
              <w:rPr>
                <w:rFonts w:ascii="ＭＳ ゴシック" w:eastAsia="ＭＳ ゴシック" w:hAnsi="ＭＳ ゴシック" w:cs="ＭＳ ゴシック" w:hint="eastAsia"/>
                <w:spacing w:val="44"/>
                <w:fitText w:val="1140" w:id="-985425402"/>
              </w:rPr>
              <w:t>受注形</w:t>
            </w:r>
            <w:r w:rsidRPr="004D2A71">
              <w:rPr>
                <w:rFonts w:ascii="ＭＳ ゴシック" w:eastAsia="ＭＳ ゴシック" w:hAnsi="ＭＳ ゴシック" w:cs="ＭＳ ゴシック" w:hint="eastAsia"/>
                <w:spacing w:val="14"/>
                <w:fitText w:val="1140" w:id="-985425402"/>
              </w:rPr>
              <w:t>態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5CE44E1C" w14:textId="77777777" w:rsidR="00FC5FF2" w:rsidRDefault="00FC5FF2" w:rsidP="00115B3C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3D957079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2908A5CE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4BCD8D20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ABF4CB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FC5FF2" w14:paraId="661AC1CF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C456BB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293FE85A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182D0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01C42F4C" w14:textId="77777777" w:rsidR="00FC5FF2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4D2A71">
              <w:rPr>
                <w:rFonts w:ascii="ＭＳ ゴシック" w:eastAsia="ＭＳ ゴシック" w:hAnsi="ＭＳ ゴシック" w:cs="ＭＳ ゴシック" w:hint="eastAsia"/>
                <w:spacing w:val="29"/>
                <w:fitText w:val="1050" w:id="-1800690175"/>
              </w:rPr>
              <w:t>施工場</w:t>
            </w:r>
            <w:r w:rsidRPr="004D2A71">
              <w:rPr>
                <w:rFonts w:ascii="ＭＳ ゴシック" w:eastAsia="ＭＳ ゴシック" w:hAnsi="ＭＳ ゴシック" w:cs="ＭＳ ゴシック" w:hint="eastAsia"/>
                <w:spacing w:val="14"/>
                <w:fitText w:val="1050" w:id="-1800690175"/>
              </w:rPr>
              <w:t>所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5E571FE5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(都道府県名・市町村名)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4F6F7141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0158AC06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41CC1AC0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2B16E9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61106275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8A01E2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68771337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91633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3245679D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4D2A71">
              <w:rPr>
                <w:rFonts w:ascii="ＭＳ ゴシック" w:eastAsia="ＭＳ ゴシック" w:hAnsi="ＭＳ ゴシック" w:cs="ＭＳ ゴシック" w:hint="eastAsia"/>
                <w:spacing w:val="44"/>
                <w:fitText w:val="1140" w:id="-985425400"/>
              </w:rPr>
              <w:t>契約金</w:t>
            </w:r>
            <w:r w:rsidRPr="004D2A71">
              <w:rPr>
                <w:rFonts w:ascii="ＭＳ ゴシック" w:eastAsia="ＭＳ ゴシック" w:hAnsi="ＭＳ ゴシック" w:cs="ＭＳ ゴシック" w:hint="eastAsia"/>
                <w:spacing w:val="14"/>
                <w:fitText w:val="1140" w:id="-985425400"/>
              </w:rPr>
              <w:t>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2BA4B7A5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692604F6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72995144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7ECFA03A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42BB17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11E2A8E3" w14:textId="77777777">
        <w:trPr>
          <w:cantSplit/>
          <w:trHeight w:hRule="exact" w:val="60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9DFB25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63B88FB5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E07B8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2A2AE614" w14:textId="77777777" w:rsidR="00FC5FF2" w:rsidRDefault="00FC5FF2" w:rsidP="00FB0FB8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</w:p>
          <w:p w14:paraId="4AC944A3" w14:textId="77777777" w:rsidR="00FC5FF2" w:rsidRDefault="00FC5FF2" w:rsidP="00FB0FB8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4D2A71">
              <w:rPr>
                <w:rFonts w:ascii="ＭＳ ゴシック" w:eastAsia="ＭＳ ゴシック" w:hAnsi="ＭＳ ゴシック" w:cs="ＭＳ ゴシック" w:hint="eastAsia"/>
                <w:spacing w:val="44"/>
                <w:fitText w:val="1140" w:id="-985425399"/>
              </w:rPr>
              <w:t>契約期</w:t>
            </w:r>
            <w:r w:rsidRPr="004D2A71">
              <w:rPr>
                <w:rFonts w:ascii="ＭＳ ゴシック" w:eastAsia="ＭＳ ゴシック" w:hAnsi="ＭＳ ゴシック" w:cs="ＭＳ ゴシック" w:hint="eastAsia"/>
                <w:spacing w:val="14"/>
                <w:fitText w:val="1140" w:id="-985425399"/>
              </w:rPr>
              <w:t>間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265B03F9" w14:textId="77777777" w:rsidR="00FC5FF2" w:rsidRDefault="00FC5FF2" w:rsidP="00FB0FB8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 w:rsid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 w:rsid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から</w:t>
            </w:r>
          </w:p>
          <w:p w14:paraId="0CB42A5F" w14:textId="77777777" w:rsidR="00FC5FF2" w:rsidRDefault="00FC5FF2" w:rsidP="002745A7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 w:rsid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 w:rsid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まで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76CA39DA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471A5B01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5922041D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04A2B5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03712EAF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75C99B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24C4218B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789FF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3A85AD77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4D2A71">
              <w:rPr>
                <w:rFonts w:ascii="ＭＳ ゴシック" w:eastAsia="ＭＳ ゴシック" w:hAnsi="ＭＳ ゴシック" w:cs="ＭＳ ゴシック" w:hint="eastAsia"/>
                <w:spacing w:val="44"/>
                <w:fitText w:val="1140" w:id="-985425396"/>
              </w:rPr>
              <w:t>従事役</w:t>
            </w:r>
            <w:r w:rsidRPr="004D2A71">
              <w:rPr>
                <w:rFonts w:ascii="ＭＳ ゴシック" w:eastAsia="ＭＳ ゴシック" w:hAnsi="ＭＳ ゴシック" w:cs="ＭＳ ゴシック" w:hint="eastAsia"/>
                <w:spacing w:val="14"/>
                <w:fitText w:val="1140" w:id="-985425396"/>
              </w:rPr>
              <w:t>職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355C800E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38A95A0D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</w:tcPr>
          <w:p w14:paraId="53F06AB4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493A6E41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A49EE9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223CE40B" w14:textId="77777777">
        <w:trPr>
          <w:cantSplit/>
          <w:trHeight w:hRule="exact" w:val="498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18A17A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53F79E1C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797B60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EFE99" w14:textId="77777777" w:rsidR="00FC5FF2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4D2A71">
              <w:rPr>
                <w:rFonts w:ascii="ＭＳ ゴシック" w:eastAsia="ＭＳ ゴシック" w:hAnsi="ＭＳ ゴシック" w:cs="ＭＳ ゴシック" w:hint="eastAsia"/>
                <w:spacing w:val="29"/>
                <w:fitText w:val="1050" w:id="-1800689920"/>
              </w:rPr>
              <w:t>工事内</w:t>
            </w:r>
            <w:r w:rsidRPr="004D2A71">
              <w:rPr>
                <w:rFonts w:ascii="ＭＳ ゴシック" w:eastAsia="ＭＳ ゴシック" w:hAnsi="ＭＳ ゴシック" w:cs="ＭＳ ゴシック" w:hint="eastAsia"/>
                <w:spacing w:val="14"/>
                <w:fitText w:val="1050" w:id="-1800689920"/>
              </w:rPr>
              <w:t>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F9FC90" w14:textId="77777777" w:rsidR="00FC5FF2" w:rsidRDefault="00FC5FF2" w:rsidP="00115B3C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5AF701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3C2C146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317D6117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026DD9" w14:textId="77777777" w:rsidR="00FC5FF2" w:rsidRDefault="00FC5FF2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72BC0F6B" w14:textId="77777777" w:rsidTr="002F6AF0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05350B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03D09F92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65CD5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EA44B71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471A86">
              <w:rPr>
                <w:rFonts w:hint="eastAsia"/>
                <w:spacing w:val="105"/>
                <w:fitText w:val="1050" w:id="-1800690176"/>
              </w:rPr>
              <w:t>工事</w:t>
            </w:r>
            <w:r w:rsidRPr="00471A86">
              <w:rPr>
                <w:rFonts w:hint="eastAsia"/>
                <w:spacing w:val="0"/>
                <w:fitText w:val="1050" w:id="-1800690176"/>
              </w:rPr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vAlign w:val="center"/>
          </w:tcPr>
          <w:p w14:paraId="3FEF15D4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52252F72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779A028D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60C8C4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02F6A0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027E68C9" w14:textId="77777777">
        <w:trPr>
          <w:cantSplit/>
          <w:trHeight w:hRule="exact" w:val="22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A87E06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61F77349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0E9FD1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65160F22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3"/>
              </w:rPr>
              <w:t>発注機関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-15"/>
                <w:fitText w:val="1140" w:id="-985425403"/>
              </w:rPr>
              <w:t>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1A4F6F15" w14:textId="77777777" w:rsidR="00471A86" w:rsidRDefault="00471A86" w:rsidP="00471A86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74654966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6CBDC6E9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84D866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6E8F5B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471A86" w14:paraId="016B1CE4" w14:textId="77777777">
        <w:trPr>
          <w:cantSplit/>
          <w:trHeight w:hRule="exact" w:val="43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868883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322FEADA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516ED4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1615BFB7" w14:textId="77777777" w:rsidR="00471A86" w:rsidRDefault="00471A86" w:rsidP="00471A86">
            <w:pPr>
              <w:pStyle w:val="a3"/>
              <w:spacing w:before="105" w:line="227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402"/>
              </w:rPr>
              <w:t>受注形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2"/>
              </w:rPr>
              <w:t>態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5B689D54" w14:textId="77777777" w:rsidR="00471A86" w:rsidRDefault="00471A86" w:rsidP="00471A86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57689527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622ED9C0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6479C2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9FED9B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471A86" w14:paraId="6DC9D0EA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40188B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06FA4B71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CDCD7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1320F3D0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30"/>
                <w:fitText w:val="1050" w:id="-1800690175"/>
              </w:rPr>
              <w:t>施工場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050" w:id="-1800690175"/>
              </w:rPr>
              <w:t>所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72363818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(都道府県名・市町村名)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2512E024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602D7C73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C2A88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C88CAF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18C89B6E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609BD0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7F466FAC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71617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78574CE4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400"/>
              </w:rPr>
              <w:t>契約金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0"/>
              </w:rPr>
              <w:t>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482DAD2E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1B599C59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80"/>
              <w:right w:val="nil"/>
            </w:tcBorders>
          </w:tcPr>
          <w:p w14:paraId="57CFC59E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DD1C95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9E6655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1EA90CCF" w14:textId="77777777">
        <w:trPr>
          <w:cantSplit/>
          <w:trHeight w:hRule="exact" w:val="631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FF888D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00266EE8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795A0D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13807F2A" w14:textId="77777777" w:rsidR="00471A86" w:rsidRDefault="00471A86" w:rsidP="00471A86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</w:p>
          <w:p w14:paraId="439B3956" w14:textId="77777777" w:rsidR="00471A86" w:rsidRDefault="00471A86" w:rsidP="00471A86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399"/>
              </w:rPr>
              <w:t>契約期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399"/>
              </w:rPr>
              <w:t>間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34F3723B" w14:textId="77777777" w:rsidR="00471A86" w:rsidRDefault="00471A86" w:rsidP="00471A86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から</w:t>
            </w:r>
          </w:p>
          <w:p w14:paraId="7A72210A" w14:textId="77777777" w:rsidR="00471A86" w:rsidRDefault="00471A86" w:rsidP="00471A86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まで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076A7426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19F67E7E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5F7374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DCEE27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71AF5497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5D3558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50D44A22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CDA08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02B56364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396"/>
              </w:rPr>
              <w:t>従事役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396"/>
              </w:rPr>
              <w:t>職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03B297D2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7577185F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74EEF779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98E182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0FF825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306CA520" w14:textId="77777777">
        <w:trPr>
          <w:cantSplit/>
          <w:trHeight w:hRule="exact" w:val="498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4D2B0D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217977DA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7AFD9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206DF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30"/>
                <w:fitText w:val="1050" w:id="-1800689920"/>
              </w:rPr>
              <w:t>工事内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050" w:id="-1800689920"/>
              </w:rPr>
              <w:t>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6EA08E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12580E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C8DD37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4F70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8347F6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6A88D2E9" w14:textId="77777777" w:rsidTr="002F6AF0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0780BC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61E28A68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49704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E82491F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471A86">
              <w:rPr>
                <w:rFonts w:hint="eastAsia"/>
                <w:spacing w:val="105"/>
                <w:fitText w:val="1050" w:id="-1800690176"/>
              </w:rPr>
              <w:t>工事</w:t>
            </w:r>
            <w:r w:rsidRPr="00471A86">
              <w:rPr>
                <w:rFonts w:hint="eastAsia"/>
                <w:spacing w:val="0"/>
                <w:fitText w:val="1050" w:id="-1800690176"/>
              </w:rPr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vAlign w:val="center"/>
          </w:tcPr>
          <w:p w14:paraId="273C0DD8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45EBDA4E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0422BD14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3BC5A78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E77BE5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118108B1" w14:textId="77777777">
        <w:trPr>
          <w:cantSplit/>
          <w:trHeight w:hRule="exact" w:val="22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1022DE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6C16598A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5FA7F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39179B40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3"/>
              </w:rPr>
              <w:t>発注機関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-15"/>
                <w:fitText w:val="1140" w:id="-985425403"/>
              </w:rPr>
              <w:t>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59ABBA2B" w14:textId="77777777" w:rsidR="00471A86" w:rsidRDefault="00471A86" w:rsidP="00471A86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2C11EE3F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46EDAC92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7023408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92EC54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471A86" w14:paraId="27475E3D" w14:textId="77777777">
        <w:trPr>
          <w:cantSplit/>
          <w:trHeight w:hRule="exact" w:val="437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372E4B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45F7AB5E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610DC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5171AE59" w14:textId="77777777" w:rsidR="00471A86" w:rsidRDefault="00471A86" w:rsidP="00471A86">
            <w:pPr>
              <w:pStyle w:val="a3"/>
              <w:spacing w:before="105" w:line="227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402"/>
              </w:rPr>
              <w:t>受注形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2"/>
              </w:rPr>
              <w:t>態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113A71CA" w14:textId="77777777" w:rsidR="00471A86" w:rsidRDefault="00471A86" w:rsidP="00471A86">
            <w:pPr>
              <w:pStyle w:val="a3"/>
              <w:spacing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0A2C039D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55935E79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19C29E4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FFD2D1" w14:textId="77777777" w:rsidR="00471A86" w:rsidRDefault="00471A86" w:rsidP="00471A86">
            <w:pPr>
              <w:pStyle w:val="a3"/>
              <w:spacing w:line="166" w:lineRule="exact"/>
              <w:rPr>
                <w:spacing w:val="0"/>
              </w:rPr>
            </w:pPr>
          </w:p>
        </w:tc>
      </w:tr>
      <w:tr w:rsidR="00471A86" w14:paraId="7A768F1C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F71A7B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5DBFD618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8548D6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4B4805B8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30"/>
                <w:fitText w:val="1050" w:id="-1800690175"/>
              </w:rPr>
              <w:t>施工場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050" w:id="-1800690175"/>
              </w:rPr>
              <w:t>所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251044BA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>
              <w:rPr>
                <w:rFonts w:ascii="ＭＳ ゴシック" w:eastAsia="ＭＳ ゴシック" w:hAnsi="ＭＳ ゴシック" w:cs="ＭＳ ゴシック" w:hint="eastAsia"/>
              </w:rPr>
              <w:t>(都道府県名・市町村名)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7C296816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5B8B0FFF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0F19B28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DA0820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14570652" w14:textId="77777777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5D2886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5DE86030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F0487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591D88E1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400"/>
              </w:rPr>
              <w:t>契約金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400"/>
              </w:rPr>
              <w:t>額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5D1917C6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26B1E052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10F77804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0C3FD36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D5A63A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480D14A4" w14:textId="77777777">
        <w:trPr>
          <w:cantSplit/>
          <w:trHeight w:hRule="exact" w:val="634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9A318E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5B6C1683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87814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461384F6" w14:textId="77777777" w:rsidR="00471A86" w:rsidRDefault="00471A86" w:rsidP="00471A86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</w:p>
          <w:p w14:paraId="75E0A835" w14:textId="77777777" w:rsidR="00471A86" w:rsidRDefault="00471A86" w:rsidP="00471A86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399"/>
              </w:rPr>
              <w:t>契約期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399"/>
              </w:rPr>
              <w:t>間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46A1E719" w14:textId="77777777" w:rsidR="00471A86" w:rsidRDefault="00471A86" w:rsidP="00471A86">
            <w:pPr>
              <w:pStyle w:val="a3"/>
              <w:spacing w:before="61"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から</w:t>
            </w:r>
          </w:p>
          <w:p w14:paraId="4C2B8F03" w14:textId="77777777" w:rsidR="00471A86" w:rsidRDefault="00471A86" w:rsidP="00471A86">
            <w:pPr>
              <w:pStyle w:val="a3"/>
              <w:spacing w:line="240" w:lineRule="auto"/>
              <w:jc w:val="center"/>
              <w:rPr>
                <w:spacing w:val="0"/>
              </w:rPr>
            </w:pP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年　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月</w:t>
            </w:r>
            <w:r>
              <w:rPr>
                <w:rFonts w:ascii="ＭＳ ゴシック" w:eastAsia="ＭＳ ゴシック" w:hAnsi="ＭＳ ゴシック" w:cs="ＭＳ ゴシック" w:hint="eastAsia"/>
                <w:spacing w:val="0"/>
              </w:rPr>
              <w:t xml:space="preserve">　　日</w:t>
            </w:r>
            <w:r w:rsidRPr="002745A7">
              <w:rPr>
                <w:rFonts w:ascii="ＭＳ ゴシック" w:eastAsia="ＭＳ ゴシック" w:hAnsi="ＭＳ ゴシック" w:cs="ＭＳ ゴシック" w:hint="eastAsia"/>
                <w:spacing w:val="0"/>
              </w:rPr>
              <w:t>まで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3E1A3344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0E2D94FE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5B98D39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6B78FB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6F22A3A5" w14:textId="77777777" w:rsidTr="002F6AF0">
        <w:trPr>
          <w:cantSplit/>
          <w:trHeight w:hRule="exact" w:val="332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DDC127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2E47CC63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78B5EE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dotted" w:sz="4" w:space="0" w:color="000080"/>
              <w:right w:val="single" w:sz="4" w:space="0" w:color="000000"/>
            </w:tcBorders>
            <w:vAlign w:val="center"/>
          </w:tcPr>
          <w:p w14:paraId="18E81546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45"/>
                <w:fitText w:val="1140" w:id="-985425396"/>
              </w:rPr>
              <w:t>従事役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140" w:id="-985425396"/>
              </w:rPr>
              <w:t>職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  <w:vAlign w:val="center"/>
          </w:tcPr>
          <w:p w14:paraId="1A84DF8C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000080"/>
              <w:right w:val="single" w:sz="4" w:space="0" w:color="000000"/>
            </w:tcBorders>
          </w:tcPr>
          <w:p w14:paraId="7680AB6A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</w:tcPr>
          <w:p w14:paraId="413CEC22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93B9A1C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940221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471A86" w14:paraId="2DD51B70" w14:textId="77777777" w:rsidTr="002F6AF0">
        <w:trPr>
          <w:cantSplit/>
          <w:trHeight w:hRule="exact" w:val="498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ECF438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0361C4D1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14:paraId="58C82971" w14:textId="77777777" w:rsidR="00471A86" w:rsidRDefault="00471A86" w:rsidP="00471A8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AB1A4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  <w:r w:rsidRPr="00627756">
              <w:rPr>
                <w:rFonts w:ascii="ＭＳ ゴシック" w:eastAsia="ＭＳ ゴシック" w:hAnsi="ＭＳ ゴシック" w:cs="ＭＳ ゴシック" w:hint="eastAsia"/>
                <w:spacing w:val="30"/>
                <w:fitText w:val="1050" w:id="-1800689920"/>
              </w:rPr>
              <w:t>工事内</w:t>
            </w:r>
            <w:r w:rsidRPr="00627756">
              <w:rPr>
                <w:rFonts w:ascii="ＭＳ ゴシック" w:eastAsia="ＭＳ ゴシック" w:hAnsi="ＭＳ ゴシック" w:cs="ＭＳ ゴシック" w:hint="eastAsia"/>
                <w:spacing w:val="15"/>
                <w:fitText w:val="1050" w:id="-1800689920"/>
              </w:rPr>
              <w:t>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AD8F08" w14:textId="77777777" w:rsidR="00471A86" w:rsidRDefault="00471A86" w:rsidP="00471A86">
            <w:pPr>
              <w:pStyle w:val="a3"/>
              <w:spacing w:before="61" w:line="166" w:lineRule="exact"/>
              <w:jc w:val="center"/>
              <w:rPr>
                <w:spacing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55176C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706B45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1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6CFF22A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89DC4B" w14:textId="77777777" w:rsidR="00471A86" w:rsidRDefault="00471A86" w:rsidP="00471A86">
            <w:pPr>
              <w:pStyle w:val="a3"/>
              <w:spacing w:before="61" w:line="166" w:lineRule="exact"/>
              <w:rPr>
                <w:spacing w:val="0"/>
              </w:rPr>
            </w:pPr>
          </w:p>
        </w:tc>
      </w:tr>
      <w:tr w:rsidR="00FC5FF2" w14:paraId="276B1896" w14:textId="77777777">
        <w:trPr>
          <w:cantSplit/>
          <w:trHeight w:hRule="exact" w:val="166"/>
        </w:trPr>
        <w:tc>
          <w:tcPr>
            <w:tcW w:w="4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8A6AA2" w14:textId="77777777" w:rsidR="00FC5FF2" w:rsidRDefault="00FC5FF2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944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9A59D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  <w:tc>
          <w:tcPr>
            <w:tcW w:w="36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C34CED" w14:textId="77777777" w:rsidR="00FC5FF2" w:rsidRDefault="00FC5FF2">
            <w:pPr>
              <w:pStyle w:val="a3"/>
              <w:spacing w:line="166" w:lineRule="exact"/>
              <w:rPr>
                <w:spacing w:val="0"/>
              </w:rPr>
            </w:pPr>
          </w:p>
        </w:tc>
      </w:tr>
    </w:tbl>
    <w:p w14:paraId="529AE8F7" w14:textId="77777777" w:rsidR="00F56D9D" w:rsidRDefault="00F56D9D" w:rsidP="00FB0FB8">
      <w:pPr>
        <w:pStyle w:val="a3"/>
        <w:rPr>
          <w:rFonts w:ascii="ＭＳ ゴシック" w:eastAsia="ＭＳ ゴシック" w:hAnsi="ＭＳ ゴシック" w:cs="ＭＳ ゴシック"/>
          <w:spacing w:val="0"/>
        </w:rPr>
      </w:pPr>
      <w:r>
        <w:rPr>
          <w:rFonts w:ascii="ＭＳ ゴシック" w:eastAsia="ＭＳ ゴシック" w:hAnsi="ＭＳ ゴシック" w:cs="ＭＳ ゴシック" w:hint="eastAsia"/>
          <w:spacing w:val="0"/>
        </w:rPr>
        <w:t>注　この様式は、申請者が共同企業体の場合は各構成員ごとに作成すること。</w:t>
      </w:r>
    </w:p>
    <w:p w14:paraId="1BE82798" w14:textId="77777777" w:rsidR="00FC5FF2" w:rsidRDefault="00FC5FF2" w:rsidP="00F56D9D">
      <w:pPr>
        <w:pStyle w:val="a3"/>
        <w:jc w:val="right"/>
        <w:rPr>
          <w:spacing w:val="0"/>
        </w:rPr>
      </w:pPr>
      <w:r>
        <w:rPr>
          <w:rFonts w:ascii="ＭＳ ゴシック" w:eastAsia="ＭＳ ゴシック" w:hAnsi="ＭＳ ゴシック" w:cs="ＭＳ ゴシック" w:hint="eastAsia"/>
          <w:spacing w:val="0"/>
        </w:rPr>
        <w:t xml:space="preserve"> </w:t>
      </w:r>
      <w:r>
        <w:rPr>
          <w:rFonts w:ascii="ＭＳ ゴシック" w:eastAsia="ＭＳ ゴシック" w:hAnsi="ＭＳ ゴシック" w:cs="ＭＳ ゴシック" w:hint="eastAsia"/>
        </w:rPr>
        <w:t>(用紙寸法　日本工業規格Ａ４)</w:t>
      </w:r>
    </w:p>
    <w:sectPr w:rsidR="00FC5FF2" w:rsidSect="00FC5FF2">
      <w:pgSz w:w="11906" w:h="16838"/>
      <w:pgMar w:top="1417" w:right="850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B6AE7" w14:textId="77777777" w:rsidR="0089139C" w:rsidRDefault="0089139C">
      <w:r>
        <w:separator/>
      </w:r>
    </w:p>
  </w:endnote>
  <w:endnote w:type="continuationSeparator" w:id="0">
    <w:p w14:paraId="51B2C900" w14:textId="77777777" w:rsidR="0089139C" w:rsidRDefault="00891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D0E71" w14:textId="77777777" w:rsidR="0089139C" w:rsidRDefault="0089139C">
      <w:r>
        <w:separator/>
      </w:r>
    </w:p>
  </w:footnote>
  <w:footnote w:type="continuationSeparator" w:id="0">
    <w:p w14:paraId="58479702" w14:textId="77777777" w:rsidR="0089139C" w:rsidRDefault="008913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5FF2"/>
    <w:rsid w:val="000C6CEC"/>
    <w:rsid w:val="000E5BD0"/>
    <w:rsid w:val="00115B3C"/>
    <w:rsid w:val="0013369C"/>
    <w:rsid w:val="001602F7"/>
    <w:rsid w:val="001B6DF6"/>
    <w:rsid w:val="002745A7"/>
    <w:rsid w:val="002F6AF0"/>
    <w:rsid w:val="00311260"/>
    <w:rsid w:val="00471A86"/>
    <w:rsid w:val="00473F6D"/>
    <w:rsid w:val="004D2A71"/>
    <w:rsid w:val="00555424"/>
    <w:rsid w:val="00815D18"/>
    <w:rsid w:val="0085772A"/>
    <w:rsid w:val="0089139C"/>
    <w:rsid w:val="009931B5"/>
    <w:rsid w:val="00AE5350"/>
    <w:rsid w:val="00BE1C66"/>
    <w:rsid w:val="00F56D9D"/>
    <w:rsid w:val="00FB0FB8"/>
    <w:rsid w:val="00FC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59CE77"/>
  <w15:chartTrackingRefBased/>
  <w15:docId w15:val="{CABD901F-1745-4F14-84C6-197E8F2C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22" w:lineRule="exact"/>
      <w:jc w:val="both"/>
    </w:pPr>
    <w:rPr>
      <w:rFonts w:ascii="Times New Roman" w:hAnsi="Times New Roman" w:cs="ＭＳ 明朝"/>
      <w:spacing w:val="-1"/>
      <w:sz w:val="21"/>
      <w:szCs w:val="21"/>
    </w:rPr>
  </w:style>
  <w:style w:type="paragraph" w:styleId="a4">
    <w:name w:val="header"/>
    <w:basedOn w:val="a"/>
    <w:rsid w:val="00F56D9D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56D9D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-ito\Box\20_&#20849;&#21516;_&#29872;&#22659;&#27700;&#36947;&#35506;&#26989;&#21209;&#20418;\&#20837;&#26413;&#12539;&#35211;&#31309;&#12426;&#21512;&#12431;&#12379;&#12539;&#22865;&#32004;&#38306;&#20418;\2%20&#19968;&#33324;&#20837;&#26413;\R8\R8.07.24%20&#26628;&#30010;&#22320;&#21306;&#37197;&#27700;&#31649;&#24067;&#35373;&#26367;&#24037;&#20107;\R8.06.24_2%20&#20844;&#21578;&#65288;HP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様式－６</vt:lpstr>
      <vt:lpstr>  様式－６</vt:lpstr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様式－６</dc:title>
  <dc:subject/>
  <dc:creator>s-yokota</dc:creator>
  <cp:keywords/>
  <dc:description/>
  <cp:lastModifiedBy>伊藤　英江</cp:lastModifiedBy>
  <cp:revision>4</cp:revision>
  <dcterms:created xsi:type="dcterms:W3CDTF">2026-06-17T23:46:00Z</dcterms:created>
  <dcterms:modified xsi:type="dcterms:W3CDTF">2026-06-19T06:43:00Z</dcterms:modified>
</cp:coreProperties>
</file>