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C2DE6" w14:textId="77777777" w:rsidR="00FC5FF2" w:rsidRDefault="00FC5FF2">
      <w:pPr>
        <w:pStyle w:val="a3"/>
        <w:rPr>
          <w:spacing w:val="0"/>
        </w:rPr>
      </w:pPr>
      <w:r>
        <w:rPr>
          <w:rFonts w:ascii="ＭＳ ゴシック" w:eastAsia="ＭＳ ゴシック" w:hAnsi="ＭＳ ゴシック" w:cs="ＭＳ ゴシック" w:hint="eastAsia"/>
          <w:spacing w:val="0"/>
        </w:rPr>
        <w:t xml:space="preserve">  </w:t>
      </w:r>
    </w:p>
    <w:p w14:paraId="3619B82E" w14:textId="77777777" w:rsidR="00FC5FF2" w:rsidRDefault="00FC5FF2">
      <w:pPr>
        <w:pStyle w:val="a3"/>
        <w:spacing w:line="105" w:lineRule="exact"/>
        <w:rPr>
          <w:spacing w:val="0"/>
        </w:rPr>
      </w:pP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468"/>
        <w:gridCol w:w="99"/>
        <w:gridCol w:w="426"/>
        <w:gridCol w:w="1275"/>
        <w:gridCol w:w="2552"/>
        <w:gridCol w:w="2268"/>
        <w:gridCol w:w="2220"/>
        <w:gridCol w:w="104"/>
        <w:gridCol w:w="364"/>
      </w:tblGrid>
      <w:tr w:rsidR="00FC5FF2" w14:paraId="482CB866" w14:textId="77777777">
        <w:trPr>
          <w:cantSplit/>
          <w:trHeight w:hRule="exact" w:val="1100"/>
        </w:trPr>
        <w:tc>
          <w:tcPr>
            <w:tcW w:w="4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3BB9E92" w14:textId="77777777" w:rsidR="00FC5FF2" w:rsidRDefault="00FC5FF2">
            <w:pPr>
              <w:pStyle w:val="a3"/>
              <w:spacing w:before="117"/>
              <w:rPr>
                <w:spacing w:val="0"/>
              </w:rPr>
            </w:pPr>
          </w:p>
        </w:tc>
        <w:tc>
          <w:tcPr>
            <w:tcW w:w="8944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FBF030F" w14:textId="77777777" w:rsidR="00FC5FF2" w:rsidRDefault="00FC5FF2">
            <w:pPr>
              <w:pStyle w:val="a3"/>
              <w:spacing w:before="117"/>
              <w:jc w:val="center"/>
              <w:rPr>
                <w:spacing w:val="0"/>
              </w:rPr>
            </w:pPr>
            <w:r w:rsidRPr="001B6DF6">
              <w:rPr>
                <w:rFonts w:ascii="ＭＳ ゴシック" w:eastAsia="ＭＳ ゴシック" w:hAnsi="ＭＳ ゴシック" w:cs="ＭＳ ゴシック" w:hint="eastAsia"/>
                <w:spacing w:val="72"/>
                <w:fitText w:val="3040" w:id="-985425408"/>
              </w:rPr>
              <w:t>配置予定技術者調</w:t>
            </w:r>
            <w:r w:rsidRPr="001B6DF6">
              <w:rPr>
                <w:rFonts w:ascii="ＭＳ ゴシック" w:eastAsia="ＭＳ ゴシック" w:hAnsi="ＭＳ ゴシック" w:cs="ＭＳ ゴシック" w:hint="eastAsia"/>
                <w:fitText w:val="3040" w:id="-985425408"/>
              </w:rPr>
              <w:t>書</w:t>
            </w:r>
          </w:p>
          <w:p w14:paraId="7DE51CE1" w14:textId="77777777" w:rsidR="00FC5FF2" w:rsidRDefault="00FC5FF2">
            <w:pPr>
              <w:pStyle w:val="a3"/>
              <w:rPr>
                <w:spacing w:val="0"/>
              </w:rPr>
            </w:pPr>
          </w:p>
          <w:p w14:paraId="5991DA0C" w14:textId="77777777" w:rsidR="00FC5FF2" w:rsidRDefault="00FC5FF2">
            <w:pPr>
              <w:pStyle w:val="a3"/>
              <w:rPr>
                <w:spacing w:val="0"/>
              </w:rPr>
            </w:pPr>
            <w:r>
              <w:rPr>
                <w:rFonts w:ascii="ＭＳ ゴシック" w:eastAsia="ＭＳ ゴシック" w:hAnsi="ＭＳ ゴシック" w:cs="ＭＳ ゴシック" w:hint="eastAsia"/>
              </w:rPr>
              <w:t xml:space="preserve">　　　　　　　　　　　　　　　　　　　　申請者名</w:t>
            </w:r>
          </w:p>
        </w:tc>
        <w:tc>
          <w:tcPr>
            <w:tcW w:w="36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B66F75E" w14:textId="77777777" w:rsidR="00FC5FF2" w:rsidRDefault="00FC5FF2">
            <w:pPr>
              <w:pStyle w:val="a3"/>
              <w:spacing w:before="117"/>
              <w:rPr>
                <w:spacing w:val="0"/>
              </w:rPr>
            </w:pPr>
          </w:p>
        </w:tc>
      </w:tr>
      <w:tr w:rsidR="00FC5FF2" w14:paraId="35A5304F" w14:textId="77777777">
        <w:trPr>
          <w:cantSplit/>
          <w:trHeight w:hRule="exact" w:val="666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6AB066E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1A22A0F3" w14:textId="77777777" w:rsidR="00FC5FF2" w:rsidRDefault="00FC5FF2">
            <w:pPr>
              <w:pStyle w:val="a3"/>
              <w:spacing w:before="117"/>
              <w:rPr>
                <w:spacing w:val="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D854ED6" w14:textId="77777777" w:rsidR="00FC5FF2" w:rsidRDefault="00FC5FF2" w:rsidP="00115B3C">
            <w:pPr>
              <w:pStyle w:val="a3"/>
              <w:jc w:val="center"/>
              <w:rPr>
                <w:spacing w:val="0"/>
              </w:rPr>
            </w:pPr>
            <w:r w:rsidRPr="00115B3C">
              <w:rPr>
                <w:rFonts w:ascii="ＭＳ ゴシック" w:eastAsia="ＭＳ ゴシック" w:hAnsi="ＭＳ ゴシック" w:cs="ＭＳ ゴシック" w:hint="eastAsia"/>
                <w:spacing w:val="420"/>
                <w:fitText w:val="1260" w:id="-985425407"/>
              </w:rPr>
              <w:t>氏</w:t>
            </w:r>
            <w:r w:rsidRPr="00115B3C">
              <w:rPr>
                <w:rFonts w:ascii="ＭＳ ゴシック" w:eastAsia="ＭＳ ゴシック" w:hAnsi="ＭＳ ゴシック" w:cs="ＭＳ ゴシック" w:hint="eastAsia"/>
                <w:spacing w:val="0"/>
                <w:fitText w:val="1260" w:id="-985425407"/>
              </w:rPr>
              <w:t>名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2E494D" w14:textId="77777777" w:rsidR="00FC5FF2" w:rsidRDefault="00FC5FF2">
            <w:pPr>
              <w:pStyle w:val="a3"/>
              <w:spacing w:before="117"/>
              <w:rPr>
                <w:spacing w:val="0"/>
              </w:rPr>
            </w:pPr>
            <w:r>
              <w:rPr>
                <w:rFonts w:ascii="ＭＳ ゴシック" w:eastAsia="ＭＳ ゴシック" w:hAnsi="ＭＳ ゴシック" w:cs="ＭＳ ゴシック" w:hint="eastAsia"/>
              </w:rPr>
              <w:t>(</w:t>
            </w:r>
            <w:r w:rsidR="002745A7">
              <w:rPr>
                <w:rFonts w:ascii="ＭＳ ゴシック" w:eastAsia="ＭＳ ゴシック" w:hAnsi="ＭＳ ゴシック" w:cs="ＭＳ ゴシック" w:hint="eastAsia"/>
              </w:rPr>
              <w:t>管理技術者</w:t>
            </w:r>
            <w:r>
              <w:rPr>
                <w:rFonts w:ascii="ＭＳ ゴシック" w:eastAsia="ＭＳ ゴシック" w:hAnsi="ＭＳ ゴシック" w:cs="ＭＳ ゴシック" w:hint="eastAsia"/>
              </w:rPr>
              <w:t>)</w:t>
            </w:r>
          </w:p>
          <w:p w14:paraId="10BED57C" w14:textId="77777777" w:rsidR="00FC5FF2" w:rsidRDefault="00FC5FF2">
            <w:pPr>
              <w:pStyle w:val="a3"/>
              <w:rPr>
                <w:spacing w:val="0"/>
              </w:rPr>
            </w:pPr>
            <w:r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          </w:t>
            </w:r>
            <w:r>
              <w:rPr>
                <w:rFonts w:ascii="ＭＳ ゴシック" w:eastAsia="ＭＳ ゴシック" w:hAnsi="ＭＳ ゴシック" w:cs="ＭＳ ゴシック" w:hint="eastAsia"/>
              </w:rPr>
              <w:t xml:space="preserve">　○○　○○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10A69B" w14:textId="77777777" w:rsidR="00FC5FF2" w:rsidRDefault="00FC5FF2">
            <w:pPr>
              <w:pStyle w:val="a3"/>
              <w:spacing w:before="117"/>
              <w:rPr>
                <w:spacing w:val="0"/>
              </w:rPr>
            </w:pPr>
            <w:r>
              <w:rPr>
                <w:rFonts w:ascii="ＭＳ ゴシック" w:eastAsia="ＭＳ ゴシック" w:hAnsi="ＭＳ ゴシック" w:cs="ＭＳ ゴシック" w:hint="eastAsia"/>
              </w:rPr>
              <w:t>(</w:t>
            </w:r>
            <w:r w:rsidR="002745A7">
              <w:rPr>
                <w:rFonts w:ascii="ＭＳ ゴシック" w:eastAsia="ＭＳ ゴシック" w:hAnsi="ＭＳ ゴシック" w:cs="ＭＳ ゴシック" w:hint="eastAsia"/>
              </w:rPr>
              <w:t>照査</w:t>
            </w:r>
            <w:r>
              <w:rPr>
                <w:rFonts w:ascii="ＭＳ ゴシック" w:eastAsia="ＭＳ ゴシック" w:hAnsi="ＭＳ ゴシック" w:cs="ＭＳ ゴシック" w:hint="eastAsia"/>
              </w:rPr>
              <w:t>技術者)</w:t>
            </w:r>
          </w:p>
          <w:p w14:paraId="0DD43066" w14:textId="77777777" w:rsidR="00FC5FF2" w:rsidRDefault="00FC5FF2">
            <w:pPr>
              <w:pStyle w:val="a3"/>
              <w:rPr>
                <w:spacing w:val="0"/>
              </w:rPr>
            </w:pPr>
            <w:r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      </w:t>
            </w:r>
            <w:r>
              <w:rPr>
                <w:rFonts w:ascii="ＭＳ ゴシック" w:eastAsia="ＭＳ ゴシック" w:hAnsi="ＭＳ ゴシック" w:cs="ＭＳ ゴシック" w:hint="eastAsia"/>
              </w:rPr>
              <w:t>○○　○○</w:t>
            </w:r>
          </w:p>
        </w:tc>
        <w:tc>
          <w:tcPr>
            <w:tcW w:w="2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2051735A" w14:textId="77777777" w:rsidR="00FC5FF2" w:rsidRDefault="00FC5FF2">
            <w:pPr>
              <w:pStyle w:val="a3"/>
              <w:spacing w:before="117"/>
              <w:rPr>
                <w:spacing w:val="0"/>
              </w:rPr>
            </w:pPr>
            <w:r>
              <w:rPr>
                <w:rFonts w:ascii="ＭＳ ゴシック" w:eastAsia="ＭＳ ゴシック" w:hAnsi="ＭＳ ゴシック" w:cs="ＭＳ ゴシック" w:hint="eastAsia"/>
              </w:rPr>
              <w:t>(</w:t>
            </w:r>
            <w:r w:rsidR="002745A7">
              <w:rPr>
                <w:rFonts w:ascii="ＭＳ ゴシック" w:eastAsia="ＭＳ ゴシック" w:hAnsi="ＭＳ ゴシック" w:cs="ＭＳ ゴシック" w:hint="eastAsia"/>
              </w:rPr>
              <w:t>○○</w:t>
            </w:r>
            <w:r>
              <w:rPr>
                <w:rFonts w:ascii="ＭＳ ゴシック" w:eastAsia="ＭＳ ゴシック" w:hAnsi="ＭＳ ゴシック" w:cs="ＭＳ ゴシック" w:hint="eastAsia"/>
              </w:rPr>
              <w:t>技術者)</w:t>
            </w:r>
          </w:p>
          <w:p w14:paraId="6FC3034F" w14:textId="77777777" w:rsidR="00FC5FF2" w:rsidRDefault="00FC5FF2">
            <w:pPr>
              <w:pStyle w:val="a3"/>
              <w:rPr>
                <w:spacing w:val="0"/>
              </w:rPr>
            </w:pPr>
            <w:r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      </w:t>
            </w:r>
            <w:r>
              <w:rPr>
                <w:rFonts w:ascii="ＭＳ ゴシック" w:eastAsia="ＭＳ ゴシック" w:hAnsi="ＭＳ ゴシック" w:cs="ＭＳ ゴシック" w:hint="eastAsia"/>
              </w:rPr>
              <w:t>○○　○○</w:t>
            </w:r>
          </w:p>
        </w:tc>
        <w:tc>
          <w:tcPr>
            <w:tcW w:w="10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14:paraId="2762CFB5" w14:textId="77777777" w:rsidR="00FC5FF2" w:rsidRDefault="00FC5FF2">
            <w:pPr>
              <w:pStyle w:val="a3"/>
              <w:spacing w:before="117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4C71CB6" w14:textId="77777777" w:rsidR="00FC5FF2" w:rsidRDefault="00FC5FF2">
            <w:pPr>
              <w:pStyle w:val="a3"/>
              <w:spacing w:before="117"/>
              <w:rPr>
                <w:spacing w:val="0"/>
              </w:rPr>
            </w:pPr>
          </w:p>
        </w:tc>
      </w:tr>
      <w:tr w:rsidR="00FC5FF2" w14:paraId="65C96AC8" w14:textId="77777777">
        <w:trPr>
          <w:cantSplit/>
          <w:trHeight w:hRule="exact" w:val="444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D3B1766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7EFD6F94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BAE8490" w14:textId="77777777" w:rsidR="00FC5FF2" w:rsidRDefault="00FC5FF2" w:rsidP="00115B3C">
            <w:pPr>
              <w:pStyle w:val="a3"/>
              <w:spacing w:before="117"/>
              <w:jc w:val="center"/>
              <w:rPr>
                <w:spacing w:val="0"/>
              </w:rPr>
            </w:pPr>
            <w:r w:rsidRPr="00115B3C">
              <w:rPr>
                <w:rFonts w:ascii="ＭＳ ゴシック" w:eastAsia="ＭＳ ゴシック" w:hAnsi="ＭＳ ゴシック" w:cs="ＭＳ ゴシック" w:hint="eastAsia"/>
                <w:spacing w:val="70"/>
                <w:fitText w:val="1260" w:id="-985425405"/>
              </w:rPr>
              <w:t>最終学</w:t>
            </w:r>
            <w:r w:rsidRPr="00115B3C">
              <w:rPr>
                <w:rFonts w:ascii="ＭＳ ゴシック" w:eastAsia="ＭＳ ゴシック" w:hAnsi="ＭＳ ゴシック" w:cs="ＭＳ ゴシック" w:hint="eastAsia"/>
                <w:spacing w:val="0"/>
                <w:fitText w:val="1260" w:id="-985425405"/>
              </w:rPr>
              <w:t>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2075A2" w14:textId="77777777" w:rsidR="00FC5FF2" w:rsidRDefault="00FC5FF2">
            <w:pPr>
              <w:pStyle w:val="a3"/>
              <w:spacing w:before="117"/>
              <w:rPr>
                <w:spacing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4DA237" w14:textId="77777777" w:rsidR="00FC5FF2" w:rsidRDefault="00FC5FF2">
            <w:pPr>
              <w:pStyle w:val="a3"/>
              <w:spacing w:before="117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E54F411" w14:textId="77777777" w:rsidR="00FC5FF2" w:rsidRDefault="00FC5FF2">
            <w:pPr>
              <w:pStyle w:val="a3"/>
              <w:spacing w:before="117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14:paraId="4C241315" w14:textId="77777777" w:rsidR="00FC5FF2" w:rsidRDefault="00FC5FF2">
            <w:pPr>
              <w:pStyle w:val="a3"/>
              <w:spacing w:before="117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EFCDD7B" w14:textId="77777777" w:rsidR="00FC5FF2" w:rsidRDefault="00FC5FF2">
            <w:pPr>
              <w:pStyle w:val="a3"/>
              <w:spacing w:before="117"/>
              <w:rPr>
                <w:spacing w:val="0"/>
              </w:rPr>
            </w:pPr>
          </w:p>
        </w:tc>
      </w:tr>
      <w:tr w:rsidR="00FC5FF2" w14:paraId="7EF043FD" w14:textId="77777777">
        <w:trPr>
          <w:cantSplit/>
          <w:trHeight w:hRule="exact" w:val="1408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B127636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0E4DE39E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5D21CA63" w14:textId="77777777" w:rsidR="00FC5FF2" w:rsidRDefault="00FC5FF2" w:rsidP="00115B3C">
            <w:pPr>
              <w:pStyle w:val="a3"/>
              <w:spacing w:before="117"/>
              <w:jc w:val="center"/>
              <w:rPr>
                <w:spacing w:val="0"/>
              </w:rPr>
            </w:pPr>
            <w:r>
              <w:rPr>
                <w:rFonts w:ascii="ＭＳ ゴシック" w:eastAsia="ＭＳ ゴシック" w:hAnsi="ＭＳ ゴシック" w:cs="ＭＳ ゴシック" w:hint="eastAsia"/>
              </w:rPr>
              <w:t>資　　　　　格</w:t>
            </w:r>
          </w:p>
          <w:p w14:paraId="745E1553" w14:textId="77777777" w:rsidR="00FC5FF2" w:rsidRDefault="00FC5FF2" w:rsidP="00115B3C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ゴシック" w:eastAsia="ＭＳ ゴシック" w:hAnsi="ＭＳ ゴシック" w:cs="ＭＳ ゴシック" w:hint="eastAsia"/>
                <w:spacing w:val="0"/>
                <w:sz w:val="17"/>
                <w:szCs w:val="17"/>
              </w:rPr>
              <w:t>(法令による免許)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5864F76E" w14:textId="77777777" w:rsidR="00FC5FF2" w:rsidRDefault="00FC5FF2" w:rsidP="00FB0FB8">
            <w:pPr>
              <w:pStyle w:val="a3"/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4750E8E" w14:textId="77777777" w:rsidR="00FC5FF2" w:rsidRDefault="00FC5FF2">
            <w:pPr>
              <w:pStyle w:val="a3"/>
              <w:spacing w:before="117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BC1E07" w14:textId="77777777" w:rsidR="00FC5FF2" w:rsidRDefault="00FC5FF2">
            <w:pPr>
              <w:pStyle w:val="a3"/>
              <w:spacing w:before="117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14:paraId="10D8AE1D" w14:textId="77777777" w:rsidR="00FC5FF2" w:rsidRDefault="00FC5FF2">
            <w:pPr>
              <w:pStyle w:val="a3"/>
              <w:spacing w:before="117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39C5185" w14:textId="77777777" w:rsidR="00FC5FF2" w:rsidRDefault="00FC5FF2">
            <w:pPr>
              <w:pStyle w:val="a3"/>
              <w:spacing w:before="117"/>
              <w:rPr>
                <w:spacing w:val="0"/>
              </w:rPr>
            </w:pPr>
          </w:p>
        </w:tc>
      </w:tr>
      <w:tr w:rsidR="00FC5FF2" w14:paraId="5A7D1366" w14:textId="77777777">
        <w:trPr>
          <w:cantSplit/>
          <w:trHeight w:hRule="exact" w:val="332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26D3798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12FAB7A2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textDirection w:val="tbRlV"/>
            <w:vAlign w:val="center"/>
          </w:tcPr>
          <w:p w14:paraId="37638D88" w14:textId="77777777" w:rsidR="00FC5FF2" w:rsidRDefault="002745A7" w:rsidP="002745A7">
            <w:pPr>
              <w:pStyle w:val="a3"/>
              <w:spacing w:line="240" w:lineRule="auto"/>
              <w:ind w:left="113" w:right="113"/>
              <w:jc w:val="center"/>
              <w:rPr>
                <w:spacing w:val="0"/>
              </w:rPr>
            </w:pPr>
            <w:r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業　　務　　</w:t>
            </w:r>
            <w:r w:rsidR="00FC5FF2" w:rsidRP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>内</w:t>
            </w:r>
            <w:r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　　</w:t>
            </w:r>
            <w:r w:rsidR="00FC5FF2" w:rsidRP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>容</w:t>
            </w:r>
            <w:r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　　</w:t>
            </w:r>
            <w:r w:rsidR="00FC5FF2" w:rsidRP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>等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01395F6B" w14:textId="77777777" w:rsidR="00FC5FF2" w:rsidRDefault="002745A7" w:rsidP="00115B3C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  <w:r w:rsidRPr="002745A7">
              <w:rPr>
                <w:rFonts w:hint="eastAsia"/>
                <w:spacing w:val="127"/>
                <w:fitText w:val="1140" w:id="-2069169919"/>
              </w:rPr>
              <w:t>業務</w:t>
            </w:r>
            <w:r w:rsidRPr="002745A7">
              <w:rPr>
                <w:rFonts w:hint="eastAsia"/>
                <w:spacing w:val="1"/>
                <w:fitText w:val="1140" w:id="-2069169919"/>
              </w:rPr>
              <w:t>名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dotted" w:sz="4" w:space="0" w:color="000000"/>
              <w:right w:val="single" w:sz="4" w:space="0" w:color="000000"/>
            </w:tcBorders>
            <w:vAlign w:val="center"/>
          </w:tcPr>
          <w:p w14:paraId="110E4A84" w14:textId="77777777" w:rsidR="00FC5FF2" w:rsidRDefault="00FC5FF2" w:rsidP="00115B3C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dotted" w:sz="4" w:space="0" w:color="000000"/>
              <w:right w:val="single" w:sz="4" w:space="0" w:color="000000"/>
            </w:tcBorders>
          </w:tcPr>
          <w:p w14:paraId="6C4D57BC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nil"/>
              <w:bottom w:val="dotted" w:sz="4" w:space="0" w:color="000000"/>
              <w:right w:val="single" w:sz="4" w:space="0" w:color="auto"/>
            </w:tcBorders>
          </w:tcPr>
          <w:p w14:paraId="6E2BABF6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14:paraId="1C70EABD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2EA1D91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</w:tr>
      <w:tr w:rsidR="00FC5FF2" w14:paraId="7344C225" w14:textId="77777777">
        <w:trPr>
          <w:cantSplit/>
          <w:trHeight w:hRule="exact" w:val="227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B5E1416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33355647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3BA3CF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dotted" w:sz="4" w:space="0" w:color="000080"/>
              <w:right w:val="single" w:sz="4" w:space="0" w:color="000000"/>
            </w:tcBorders>
            <w:vAlign w:val="center"/>
          </w:tcPr>
          <w:p w14:paraId="2B07F0A7" w14:textId="77777777" w:rsidR="00FC5FF2" w:rsidRDefault="00FC5FF2" w:rsidP="00115B3C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  <w:r w:rsidRPr="002745A7">
              <w:rPr>
                <w:rFonts w:ascii="ＭＳ ゴシック" w:eastAsia="ＭＳ ゴシック" w:hAnsi="ＭＳ ゴシック" w:cs="ＭＳ ゴシック" w:hint="eastAsia"/>
                <w:spacing w:val="11"/>
                <w:fitText w:val="1140" w:id="-985425403"/>
              </w:rPr>
              <w:t>発注機関</w:t>
            </w:r>
            <w:r w:rsidRPr="002745A7">
              <w:rPr>
                <w:rFonts w:ascii="ＭＳ ゴシック" w:eastAsia="ＭＳ ゴシック" w:hAnsi="ＭＳ ゴシック" w:cs="ＭＳ ゴシック" w:hint="eastAsia"/>
                <w:spacing w:val="1"/>
                <w:fitText w:val="1140" w:id="-985425403"/>
              </w:rPr>
              <w:t>名</w:t>
            </w:r>
          </w:p>
        </w:tc>
        <w:tc>
          <w:tcPr>
            <w:tcW w:w="2552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  <w:vAlign w:val="center"/>
          </w:tcPr>
          <w:p w14:paraId="6AA7EFD6" w14:textId="77777777" w:rsidR="00FC5FF2" w:rsidRDefault="00FC5FF2" w:rsidP="00115B3C">
            <w:pPr>
              <w:pStyle w:val="a3"/>
              <w:spacing w:line="166" w:lineRule="exact"/>
              <w:jc w:val="center"/>
              <w:rPr>
                <w:spacing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</w:tcPr>
          <w:p w14:paraId="47A8D549" w14:textId="77777777" w:rsidR="00FC5FF2" w:rsidRDefault="00FC5FF2">
            <w:pPr>
              <w:pStyle w:val="a3"/>
              <w:spacing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dotted" w:sz="4" w:space="0" w:color="000000"/>
              <w:right w:val="single" w:sz="4" w:space="0" w:color="auto"/>
            </w:tcBorders>
          </w:tcPr>
          <w:p w14:paraId="330B249E" w14:textId="77777777" w:rsidR="00FC5FF2" w:rsidRDefault="00FC5FF2">
            <w:pPr>
              <w:pStyle w:val="a3"/>
              <w:spacing w:line="166" w:lineRule="exact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14:paraId="4D8885BC" w14:textId="77777777" w:rsidR="00FC5FF2" w:rsidRDefault="00FC5FF2">
            <w:pPr>
              <w:pStyle w:val="a3"/>
              <w:spacing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97F49F4" w14:textId="77777777" w:rsidR="00FC5FF2" w:rsidRDefault="00FC5FF2">
            <w:pPr>
              <w:pStyle w:val="a3"/>
              <w:spacing w:line="166" w:lineRule="exact"/>
              <w:rPr>
                <w:spacing w:val="0"/>
              </w:rPr>
            </w:pPr>
          </w:p>
        </w:tc>
      </w:tr>
      <w:tr w:rsidR="00FC5FF2" w14:paraId="3288811C" w14:textId="77777777">
        <w:trPr>
          <w:cantSplit/>
          <w:trHeight w:hRule="exact" w:val="437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FD90199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331F23AC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A85633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dotted" w:sz="4" w:space="0" w:color="000080"/>
              <w:right w:val="single" w:sz="4" w:space="0" w:color="000000"/>
            </w:tcBorders>
            <w:vAlign w:val="center"/>
          </w:tcPr>
          <w:p w14:paraId="70FFBEC3" w14:textId="77777777" w:rsidR="00FC5FF2" w:rsidRDefault="00FC5FF2" w:rsidP="00115B3C">
            <w:pPr>
              <w:pStyle w:val="a3"/>
              <w:spacing w:before="105" w:line="227" w:lineRule="exact"/>
              <w:jc w:val="center"/>
              <w:rPr>
                <w:spacing w:val="0"/>
              </w:rPr>
            </w:pPr>
            <w:r w:rsidRPr="002745A7">
              <w:rPr>
                <w:rFonts w:ascii="ＭＳ ゴシック" w:eastAsia="ＭＳ ゴシック" w:hAnsi="ＭＳ ゴシック" w:cs="ＭＳ ゴシック" w:hint="eastAsia"/>
                <w:spacing w:val="50"/>
                <w:fitText w:val="1140" w:id="-985425402"/>
              </w:rPr>
              <w:t>受注形</w:t>
            </w:r>
            <w:r w:rsidRPr="002745A7">
              <w:rPr>
                <w:rFonts w:ascii="ＭＳ ゴシック" w:eastAsia="ＭＳ ゴシック" w:hAnsi="ＭＳ ゴシック" w:cs="ＭＳ ゴシック" w:hint="eastAsia"/>
                <w:spacing w:val="0"/>
                <w:fitText w:val="1140" w:id="-985425402"/>
              </w:rPr>
              <w:t>態</w:t>
            </w:r>
          </w:p>
        </w:tc>
        <w:tc>
          <w:tcPr>
            <w:tcW w:w="2552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  <w:vAlign w:val="center"/>
          </w:tcPr>
          <w:p w14:paraId="1E462FAF" w14:textId="77777777" w:rsidR="00FC5FF2" w:rsidRDefault="00FC5FF2" w:rsidP="00115B3C">
            <w:pPr>
              <w:pStyle w:val="a3"/>
              <w:spacing w:line="166" w:lineRule="exact"/>
              <w:jc w:val="center"/>
              <w:rPr>
                <w:spacing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</w:tcPr>
          <w:p w14:paraId="05A01555" w14:textId="77777777" w:rsidR="00FC5FF2" w:rsidRDefault="00FC5FF2">
            <w:pPr>
              <w:pStyle w:val="a3"/>
              <w:spacing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dotted" w:sz="4" w:space="0" w:color="000000"/>
              <w:right w:val="single" w:sz="4" w:space="0" w:color="auto"/>
            </w:tcBorders>
          </w:tcPr>
          <w:p w14:paraId="695F1FAA" w14:textId="77777777" w:rsidR="00FC5FF2" w:rsidRDefault="00FC5FF2">
            <w:pPr>
              <w:pStyle w:val="a3"/>
              <w:spacing w:line="166" w:lineRule="exact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14:paraId="014EA909" w14:textId="77777777" w:rsidR="00FC5FF2" w:rsidRDefault="00FC5FF2">
            <w:pPr>
              <w:pStyle w:val="a3"/>
              <w:spacing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1B75D71" w14:textId="77777777" w:rsidR="00FC5FF2" w:rsidRDefault="00FC5FF2">
            <w:pPr>
              <w:pStyle w:val="a3"/>
              <w:spacing w:line="166" w:lineRule="exact"/>
              <w:rPr>
                <w:spacing w:val="0"/>
              </w:rPr>
            </w:pPr>
          </w:p>
        </w:tc>
      </w:tr>
      <w:tr w:rsidR="00FC5FF2" w14:paraId="75F1E0B6" w14:textId="77777777">
        <w:trPr>
          <w:cantSplit/>
          <w:trHeight w:hRule="exact" w:val="332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9CDD1EF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27FB9199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0D50E7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dotted" w:sz="4" w:space="0" w:color="000080"/>
              <w:right w:val="single" w:sz="4" w:space="0" w:color="000000"/>
            </w:tcBorders>
            <w:vAlign w:val="center"/>
          </w:tcPr>
          <w:p w14:paraId="0EE5A236" w14:textId="77777777" w:rsidR="00FC5FF2" w:rsidRDefault="002745A7" w:rsidP="002745A7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  <w:r w:rsidRPr="002745A7">
              <w:rPr>
                <w:rFonts w:ascii="ＭＳ ゴシック" w:eastAsia="ＭＳ ゴシック" w:hAnsi="ＭＳ ゴシック" w:cs="ＭＳ ゴシック" w:hint="eastAsia"/>
                <w:spacing w:val="50"/>
                <w:fitText w:val="1140" w:id="-2069168127"/>
              </w:rPr>
              <w:t>業務場</w:t>
            </w:r>
            <w:r w:rsidRPr="002745A7">
              <w:rPr>
                <w:rFonts w:ascii="ＭＳ ゴシック" w:eastAsia="ＭＳ ゴシック" w:hAnsi="ＭＳ ゴシック" w:cs="ＭＳ ゴシック" w:hint="eastAsia"/>
                <w:spacing w:val="0"/>
                <w:fitText w:val="1140" w:id="-2069168127"/>
              </w:rPr>
              <w:t>所</w:t>
            </w:r>
          </w:p>
        </w:tc>
        <w:tc>
          <w:tcPr>
            <w:tcW w:w="2552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  <w:vAlign w:val="center"/>
          </w:tcPr>
          <w:p w14:paraId="1A8CA180" w14:textId="77777777" w:rsidR="00FC5FF2" w:rsidRDefault="00FC5FF2" w:rsidP="00115B3C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  <w:r>
              <w:rPr>
                <w:rFonts w:ascii="ＭＳ ゴシック" w:eastAsia="ＭＳ ゴシック" w:hAnsi="ＭＳ ゴシック" w:cs="ＭＳ ゴシック" w:hint="eastAsia"/>
              </w:rPr>
              <w:t>(都道府県名・市町村名)</w:t>
            </w: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</w:tcPr>
          <w:p w14:paraId="201C619A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dotted" w:sz="4" w:space="0" w:color="000000"/>
              <w:right w:val="single" w:sz="4" w:space="0" w:color="auto"/>
            </w:tcBorders>
          </w:tcPr>
          <w:p w14:paraId="7BD909F6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14:paraId="50602B56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46B5D95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</w:tr>
      <w:tr w:rsidR="00FC5FF2" w14:paraId="7359A187" w14:textId="77777777">
        <w:trPr>
          <w:cantSplit/>
          <w:trHeight w:hRule="exact" w:val="332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B46A02D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3F7BB424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BAA219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dotted" w:sz="4" w:space="0" w:color="000080"/>
              <w:right w:val="single" w:sz="4" w:space="0" w:color="000000"/>
            </w:tcBorders>
            <w:vAlign w:val="center"/>
          </w:tcPr>
          <w:p w14:paraId="1DE94478" w14:textId="77777777" w:rsidR="00FC5FF2" w:rsidRDefault="00FC5FF2" w:rsidP="00115B3C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  <w:r w:rsidRPr="001B6DF6">
              <w:rPr>
                <w:rFonts w:ascii="ＭＳ ゴシック" w:eastAsia="ＭＳ ゴシック" w:hAnsi="ＭＳ ゴシック" w:cs="ＭＳ ゴシック" w:hint="eastAsia"/>
                <w:spacing w:val="50"/>
                <w:fitText w:val="1140" w:id="-985425400"/>
              </w:rPr>
              <w:t>契約金</w:t>
            </w:r>
            <w:r w:rsidRPr="001B6DF6">
              <w:rPr>
                <w:rFonts w:ascii="ＭＳ ゴシック" w:eastAsia="ＭＳ ゴシック" w:hAnsi="ＭＳ ゴシック" w:cs="ＭＳ ゴシック" w:hint="eastAsia"/>
                <w:spacing w:val="0"/>
                <w:fitText w:val="1140" w:id="-985425400"/>
              </w:rPr>
              <w:t>額</w:t>
            </w:r>
          </w:p>
        </w:tc>
        <w:tc>
          <w:tcPr>
            <w:tcW w:w="2552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  <w:vAlign w:val="center"/>
          </w:tcPr>
          <w:p w14:paraId="18F46997" w14:textId="77777777" w:rsidR="00FC5FF2" w:rsidRDefault="00FC5FF2" w:rsidP="00115B3C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</w:tcPr>
          <w:p w14:paraId="73838FF5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dotted" w:sz="4" w:space="0" w:color="000000"/>
              <w:right w:val="single" w:sz="4" w:space="0" w:color="auto"/>
            </w:tcBorders>
          </w:tcPr>
          <w:p w14:paraId="19369C7F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14:paraId="5F1E7C97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F9E9F7F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</w:tr>
      <w:tr w:rsidR="00FC5FF2" w14:paraId="0F5E0222" w14:textId="77777777">
        <w:trPr>
          <w:cantSplit/>
          <w:trHeight w:hRule="exact" w:val="602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096A271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3DE2A031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285B28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dotted" w:sz="4" w:space="0" w:color="000080"/>
              <w:right w:val="single" w:sz="4" w:space="0" w:color="000000"/>
            </w:tcBorders>
            <w:vAlign w:val="center"/>
          </w:tcPr>
          <w:p w14:paraId="393DE1D4" w14:textId="77777777" w:rsidR="00FC5FF2" w:rsidRDefault="00FC5FF2" w:rsidP="00FB0FB8">
            <w:pPr>
              <w:pStyle w:val="a3"/>
              <w:spacing w:before="61" w:line="240" w:lineRule="auto"/>
              <w:jc w:val="center"/>
              <w:rPr>
                <w:spacing w:val="0"/>
              </w:rPr>
            </w:pPr>
          </w:p>
          <w:p w14:paraId="160D42C2" w14:textId="77777777" w:rsidR="00FC5FF2" w:rsidRDefault="00FC5FF2" w:rsidP="00FB0FB8">
            <w:pPr>
              <w:pStyle w:val="a3"/>
              <w:spacing w:line="240" w:lineRule="auto"/>
              <w:jc w:val="center"/>
              <w:rPr>
                <w:spacing w:val="0"/>
              </w:rPr>
            </w:pPr>
            <w:r w:rsidRPr="00FB0FB8">
              <w:rPr>
                <w:rFonts w:ascii="ＭＳ ゴシック" w:eastAsia="ＭＳ ゴシック" w:hAnsi="ＭＳ ゴシック" w:cs="ＭＳ ゴシック" w:hint="eastAsia"/>
                <w:spacing w:val="50"/>
                <w:fitText w:val="1140" w:id="-985425399"/>
              </w:rPr>
              <w:t>契約期</w:t>
            </w:r>
            <w:r w:rsidRPr="00FB0FB8">
              <w:rPr>
                <w:rFonts w:ascii="ＭＳ ゴシック" w:eastAsia="ＭＳ ゴシック" w:hAnsi="ＭＳ ゴシック" w:cs="ＭＳ ゴシック" w:hint="eastAsia"/>
                <w:spacing w:val="0"/>
                <w:fitText w:val="1140" w:id="-985425399"/>
              </w:rPr>
              <w:t>間</w:t>
            </w:r>
          </w:p>
        </w:tc>
        <w:tc>
          <w:tcPr>
            <w:tcW w:w="2552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  <w:vAlign w:val="center"/>
          </w:tcPr>
          <w:p w14:paraId="15C6BD8F" w14:textId="77777777" w:rsidR="00FC5FF2" w:rsidRDefault="00FC5FF2" w:rsidP="00FB0FB8">
            <w:pPr>
              <w:pStyle w:val="a3"/>
              <w:spacing w:before="61" w:line="240" w:lineRule="auto"/>
              <w:jc w:val="center"/>
              <w:rPr>
                <w:spacing w:val="0"/>
              </w:rPr>
            </w:pPr>
            <w:r w:rsidRP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　年　</w:t>
            </w:r>
            <w:r w:rsid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　</w:t>
            </w:r>
            <w:r w:rsidRP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>月</w:t>
            </w:r>
            <w:r w:rsid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　　日</w:t>
            </w:r>
            <w:r w:rsidRP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>から</w:t>
            </w:r>
          </w:p>
          <w:p w14:paraId="0462C974" w14:textId="77777777" w:rsidR="00FC5FF2" w:rsidRDefault="00FC5FF2" w:rsidP="002745A7">
            <w:pPr>
              <w:pStyle w:val="a3"/>
              <w:spacing w:line="240" w:lineRule="auto"/>
              <w:jc w:val="center"/>
              <w:rPr>
                <w:spacing w:val="0"/>
              </w:rPr>
            </w:pPr>
            <w:r w:rsidRP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　年　</w:t>
            </w:r>
            <w:r w:rsid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　</w:t>
            </w:r>
            <w:r w:rsidRP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>月</w:t>
            </w:r>
            <w:r w:rsid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　　日</w:t>
            </w:r>
            <w:r w:rsidRP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>まで</w:t>
            </w: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</w:tcPr>
          <w:p w14:paraId="5CD72AF3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dotted" w:sz="4" w:space="0" w:color="000000"/>
              <w:right w:val="single" w:sz="4" w:space="0" w:color="auto"/>
            </w:tcBorders>
          </w:tcPr>
          <w:p w14:paraId="459794E1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14:paraId="63374517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A627CE3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</w:tr>
      <w:tr w:rsidR="00FC5FF2" w14:paraId="61ABDEA7" w14:textId="77777777">
        <w:trPr>
          <w:cantSplit/>
          <w:trHeight w:hRule="exact" w:val="332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4849AE2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0E36A35A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255F9A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dotted" w:sz="4" w:space="0" w:color="000080"/>
              <w:right w:val="single" w:sz="4" w:space="0" w:color="000000"/>
            </w:tcBorders>
            <w:vAlign w:val="center"/>
          </w:tcPr>
          <w:p w14:paraId="71D181B7" w14:textId="77777777" w:rsidR="00FC5FF2" w:rsidRDefault="00FC5FF2" w:rsidP="00115B3C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  <w:r w:rsidRPr="001B6DF6">
              <w:rPr>
                <w:rFonts w:ascii="ＭＳ ゴシック" w:eastAsia="ＭＳ ゴシック" w:hAnsi="ＭＳ ゴシック" w:cs="ＭＳ ゴシック" w:hint="eastAsia"/>
                <w:spacing w:val="50"/>
                <w:fitText w:val="1140" w:id="-985425396"/>
              </w:rPr>
              <w:t>従事役</w:t>
            </w:r>
            <w:r w:rsidRPr="001B6DF6">
              <w:rPr>
                <w:rFonts w:ascii="ＭＳ ゴシック" w:eastAsia="ＭＳ ゴシック" w:hAnsi="ＭＳ ゴシック" w:cs="ＭＳ ゴシック" w:hint="eastAsia"/>
                <w:spacing w:val="0"/>
                <w:fitText w:val="1140" w:id="-985425396"/>
              </w:rPr>
              <w:t>職</w:t>
            </w:r>
          </w:p>
        </w:tc>
        <w:tc>
          <w:tcPr>
            <w:tcW w:w="2552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  <w:vAlign w:val="center"/>
          </w:tcPr>
          <w:p w14:paraId="0D6A4378" w14:textId="77777777" w:rsidR="00FC5FF2" w:rsidRDefault="00FC5FF2" w:rsidP="00115B3C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</w:tcPr>
          <w:p w14:paraId="40AAFAFB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dotted" w:sz="4" w:space="0" w:color="000000"/>
              <w:right w:val="single" w:sz="4" w:space="0" w:color="auto"/>
            </w:tcBorders>
          </w:tcPr>
          <w:p w14:paraId="7A6B4559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14:paraId="00506331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6FA0C05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</w:tr>
      <w:tr w:rsidR="00FC5FF2" w14:paraId="7C5F2322" w14:textId="77777777">
        <w:trPr>
          <w:cantSplit/>
          <w:trHeight w:hRule="exact" w:val="498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98995CC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4E446084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3784A4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85581" w14:textId="77777777" w:rsidR="00FC5FF2" w:rsidRDefault="002745A7" w:rsidP="002745A7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  <w:r w:rsidRPr="002745A7">
              <w:rPr>
                <w:rFonts w:ascii="ＭＳ ゴシック" w:eastAsia="ＭＳ ゴシック" w:hAnsi="ＭＳ ゴシック" w:cs="ＭＳ ゴシック" w:hint="eastAsia"/>
                <w:spacing w:val="50"/>
                <w:fitText w:val="1140" w:id="-2069168126"/>
              </w:rPr>
              <w:t>業務内</w:t>
            </w:r>
            <w:r w:rsidRPr="002745A7">
              <w:rPr>
                <w:rFonts w:ascii="ＭＳ ゴシック" w:eastAsia="ＭＳ ゴシック" w:hAnsi="ＭＳ ゴシック" w:cs="ＭＳ ゴシック" w:hint="eastAsia"/>
                <w:spacing w:val="0"/>
                <w:fitText w:val="1140" w:id="-2069168126"/>
              </w:rPr>
              <w:t>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8250C1B" w14:textId="77777777" w:rsidR="00FC5FF2" w:rsidRDefault="00FC5FF2" w:rsidP="00115B3C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4E4446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59DEA72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14:paraId="46382062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23F2AF0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</w:tr>
      <w:tr w:rsidR="002745A7" w14:paraId="149AD090" w14:textId="77777777" w:rsidTr="002F6AF0">
        <w:trPr>
          <w:cantSplit/>
          <w:trHeight w:hRule="exact" w:val="332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8D3C98F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1FE856AE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5221FC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7CEE930A" w14:textId="77777777" w:rsidR="002745A7" w:rsidRDefault="002745A7" w:rsidP="002745A7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  <w:r w:rsidRPr="003D2B02">
              <w:rPr>
                <w:rFonts w:hint="eastAsia"/>
                <w:spacing w:val="120"/>
                <w:fitText w:val="1140" w:id="-2069169919"/>
              </w:rPr>
              <w:t>業務</w:t>
            </w:r>
            <w:r w:rsidRPr="003D2B02">
              <w:rPr>
                <w:rFonts w:hint="eastAsia"/>
                <w:spacing w:val="15"/>
                <w:fitText w:val="1140" w:id="-2069169919"/>
              </w:rPr>
              <w:t>名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dotted" w:sz="4" w:space="0" w:color="000000"/>
              <w:right w:val="single" w:sz="4" w:space="0" w:color="000000"/>
            </w:tcBorders>
            <w:vAlign w:val="center"/>
          </w:tcPr>
          <w:p w14:paraId="678BE64F" w14:textId="77777777" w:rsidR="002745A7" w:rsidRDefault="002745A7" w:rsidP="002745A7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</w:tcPr>
          <w:p w14:paraId="7D0F5251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dotted" w:sz="4" w:space="0" w:color="000000"/>
              <w:right w:val="nil"/>
            </w:tcBorders>
          </w:tcPr>
          <w:p w14:paraId="4FD5E3A9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1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B8BBC82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ACBB992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</w:tr>
      <w:tr w:rsidR="002745A7" w14:paraId="24A2EC8E" w14:textId="77777777">
        <w:trPr>
          <w:cantSplit/>
          <w:trHeight w:hRule="exact" w:val="227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23FD279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357A1B3D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73BE3D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dotted" w:sz="4" w:space="0" w:color="000080"/>
              <w:right w:val="single" w:sz="4" w:space="0" w:color="000000"/>
            </w:tcBorders>
            <w:vAlign w:val="center"/>
          </w:tcPr>
          <w:p w14:paraId="7B560425" w14:textId="77777777" w:rsidR="002745A7" w:rsidRDefault="002745A7" w:rsidP="002745A7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  <w:r w:rsidRPr="003D2B02">
              <w:rPr>
                <w:rFonts w:ascii="ＭＳ ゴシック" w:eastAsia="ＭＳ ゴシック" w:hAnsi="ＭＳ ゴシック" w:cs="ＭＳ ゴシック" w:hint="eastAsia"/>
                <w:spacing w:val="15"/>
                <w:fitText w:val="1140" w:id="-985425403"/>
              </w:rPr>
              <w:t>発注機関</w:t>
            </w:r>
            <w:r w:rsidRPr="003D2B02">
              <w:rPr>
                <w:rFonts w:ascii="ＭＳ ゴシック" w:eastAsia="ＭＳ ゴシック" w:hAnsi="ＭＳ ゴシック" w:cs="ＭＳ ゴシック" w:hint="eastAsia"/>
                <w:spacing w:val="-15"/>
                <w:fitText w:val="1140" w:id="-985425403"/>
              </w:rPr>
              <w:t>名</w:t>
            </w:r>
          </w:p>
        </w:tc>
        <w:tc>
          <w:tcPr>
            <w:tcW w:w="2552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  <w:vAlign w:val="center"/>
          </w:tcPr>
          <w:p w14:paraId="2DEA056A" w14:textId="77777777" w:rsidR="002745A7" w:rsidRDefault="002745A7" w:rsidP="002745A7">
            <w:pPr>
              <w:pStyle w:val="a3"/>
              <w:spacing w:line="166" w:lineRule="exact"/>
              <w:jc w:val="center"/>
              <w:rPr>
                <w:spacing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</w:tcPr>
          <w:p w14:paraId="05DE84A9" w14:textId="77777777" w:rsidR="002745A7" w:rsidRDefault="002745A7" w:rsidP="002745A7">
            <w:pPr>
              <w:pStyle w:val="a3"/>
              <w:spacing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dotted" w:sz="4" w:space="0" w:color="000000"/>
              <w:right w:val="nil"/>
            </w:tcBorders>
          </w:tcPr>
          <w:p w14:paraId="4493F001" w14:textId="77777777" w:rsidR="002745A7" w:rsidRDefault="002745A7" w:rsidP="002745A7">
            <w:pPr>
              <w:pStyle w:val="a3"/>
              <w:spacing w:line="166" w:lineRule="exact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6B416F" w14:textId="77777777" w:rsidR="002745A7" w:rsidRDefault="002745A7" w:rsidP="002745A7">
            <w:pPr>
              <w:pStyle w:val="a3"/>
              <w:spacing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FBA2ED0" w14:textId="77777777" w:rsidR="002745A7" w:rsidRDefault="002745A7" w:rsidP="002745A7">
            <w:pPr>
              <w:pStyle w:val="a3"/>
              <w:spacing w:line="166" w:lineRule="exact"/>
              <w:rPr>
                <w:spacing w:val="0"/>
              </w:rPr>
            </w:pPr>
          </w:p>
        </w:tc>
      </w:tr>
      <w:tr w:rsidR="002745A7" w14:paraId="58DCCD96" w14:textId="77777777">
        <w:trPr>
          <w:cantSplit/>
          <w:trHeight w:hRule="exact" w:val="437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959DB54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273FF3E4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7C4B84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dotted" w:sz="4" w:space="0" w:color="000080"/>
              <w:right w:val="single" w:sz="4" w:space="0" w:color="000000"/>
            </w:tcBorders>
            <w:vAlign w:val="center"/>
          </w:tcPr>
          <w:p w14:paraId="4A69F10D" w14:textId="77777777" w:rsidR="002745A7" w:rsidRDefault="002745A7" w:rsidP="002745A7">
            <w:pPr>
              <w:pStyle w:val="a3"/>
              <w:spacing w:before="105" w:line="227" w:lineRule="exact"/>
              <w:jc w:val="center"/>
              <w:rPr>
                <w:spacing w:val="0"/>
              </w:rPr>
            </w:pPr>
            <w:r w:rsidRPr="003D2B02">
              <w:rPr>
                <w:rFonts w:ascii="ＭＳ ゴシック" w:eastAsia="ＭＳ ゴシック" w:hAnsi="ＭＳ ゴシック" w:cs="ＭＳ ゴシック" w:hint="eastAsia"/>
                <w:spacing w:val="45"/>
                <w:fitText w:val="1140" w:id="-985425402"/>
              </w:rPr>
              <w:t>受注形</w:t>
            </w:r>
            <w:r w:rsidRPr="003D2B02">
              <w:rPr>
                <w:rFonts w:ascii="ＭＳ ゴシック" w:eastAsia="ＭＳ ゴシック" w:hAnsi="ＭＳ ゴシック" w:cs="ＭＳ ゴシック" w:hint="eastAsia"/>
                <w:spacing w:val="15"/>
                <w:fitText w:val="1140" w:id="-985425402"/>
              </w:rPr>
              <w:t>態</w:t>
            </w:r>
          </w:p>
        </w:tc>
        <w:tc>
          <w:tcPr>
            <w:tcW w:w="2552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  <w:vAlign w:val="center"/>
          </w:tcPr>
          <w:p w14:paraId="5D51615A" w14:textId="77777777" w:rsidR="002745A7" w:rsidRDefault="002745A7" w:rsidP="002745A7">
            <w:pPr>
              <w:pStyle w:val="a3"/>
              <w:spacing w:line="166" w:lineRule="exact"/>
              <w:jc w:val="center"/>
              <w:rPr>
                <w:spacing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</w:tcPr>
          <w:p w14:paraId="1610AD8A" w14:textId="77777777" w:rsidR="002745A7" w:rsidRDefault="002745A7" w:rsidP="002745A7">
            <w:pPr>
              <w:pStyle w:val="a3"/>
              <w:spacing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dotted" w:sz="4" w:space="0" w:color="000000"/>
              <w:right w:val="nil"/>
            </w:tcBorders>
          </w:tcPr>
          <w:p w14:paraId="18DE3391" w14:textId="77777777" w:rsidR="002745A7" w:rsidRDefault="002745A7" w:rsidP="002745A7">
            <w:pPr>
              <w:pStyle w:val="a3"/>
              <w:spacing w:line="166" w:lineRule="exact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6D1081" w14:textId="77777777" w:rsidR="002745A7" w:rsidRDefault="002745A7" w:rsidP="002745A7">
            <w:pPr>
              <w:pStyle w:val="a3"/>
              <w:spacing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61EDBA3" w14:textId="77777777" w:rsidR="002745A7" w:rsidRDefault="002745A7" w:rsidP="002745A7">
            <w:pPr>
              <w:pStyle w:val="a3"/>
              <w:spacing w:line="166" w:lineRule="exact"/>
              <w:rPr>
                <w:spacing w:val="0"/>
              </w:rPr>
            </w:pPr>
          </w:p>
        </w:tc>
      </w:tr>
      <w:tr w:rsidR="002745A7" w14:paraId="3623B6E9" w14:textId="77777777">
        <w:trPr>
          <w:cantSplit/>
          <w:trHeight w:hRule="exact" w:val="332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9C7D760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729E3638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92F2F6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dotted" w:sz="4" w:space="0" w:color="000080"/>
              <w:right w:val="single" w:sz="4" w:space="0" w:color="000000"/>
            </w:tcBorders>
            <w:vAlign w:val="center"/>
          </w:tcPr>
          <w:p w14:paraId="327FA182" w14:textId="77777777" w:rsidR="002745A7" w:rsidRDefault="002745A7" w:rsidP="002745A7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  <w:r w:rsidRPr="003D2B02">
              <w:rPr>
                <w:rFonts w:ascii="ＭＳ ゴシック" w:eastAsia="ＭＳ ゴシック" w:hAnsi="ＭＳ ゴシック" w:cs="ＭＳ ゴシック" w:hint="eastAsia"/>
                <w:spacing w:val="45"/>
                <w:fitText w:val="1140" w:id="-2069168127"/>
              </w:rPr>
              <w:t>業務場</w:t>
            </w:r>
            <w:r w:rsidRPr="003D2B02">
              <w:rPr>
                <w:rFonts w:ascii="ＭＳ ゴシック" w:eastAsia="ＭＳ ゴシック" w:hAnsi="ＭＳ ゴシック" w:cs="ＭＳ ゴシック" w:hint="eastAsia"/>
                <w:spacing w:val="15"/>
                <w:fitText w:val="1140" w:id="-2069168127"/>
              </w:rPr>
              <w:t>所</w:t>
            </w:r>
          </w:p>
        </w:tc>
        <w:tc>
          <w:tcPr>
            <w:tcW w:w="2552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  <w:vAlign w:val="center"/>
          </w:tcPr>
          <w:p w14:paraId="6563BF68" w14:textId="77777777" w:rsidR="002745A7" w:rsidRDefault="002745A7" w:rsidP="002745A7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  <w:r>
              <w:rPr>
                <w:rFonts w:ascii="ＭＳ ゴシック" w:eastAsia="ＭＳ ゴシック" w:hAnsi="ＭＳ ゴシック" w:cs="ＭＳ ゴシック" w:hint="eastAsia"/>
              </w:rPr>
              <w:t>(都道府県名・市町村名)</w:t>
            </w: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</w:tcPr>
          <w:p w14:paraId="3EB2E80D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dotted" w:sz="4" w:space="0" w:color="000000"/>
              <w:right w:val="nil"/>
            </w:tcBorders>
          </w:tcPr>
          <w:p w14:paraId="707D0A72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8069B72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0862AC7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</w:tr>
      <w:tr w:rsidR="002745A7" w14:paraId="134C5654" w14:textId="77777777">
        <w:trPr>
          <w:cantSplit/>
          <w:trHeight w:hRule="exact" w:val="332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32CDF57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3B80D19D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F6590A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dotted" w:sz="4" w:space="0" w:color="000080"/>
              <w:right w:val="single" w:sz="4" w:space="0" w:color="000000"/>
            </w:tcBorders>
            <w:vAlign w:val="center"/>
          </w:tcPr>
          <w:p w14:paraId="20C2A8C8" w14:textId="77777777" w:rsidR="002745A7" w:rsidRDefault="002745A7" w:rsidP="002745A7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  <w:r w:rsidRPr="003D2B02">
              <w:rPr>
                <w:rFonts w:ascii="ＭＳ ゴシック" w:eastAsia="ＭＳ ゴシック" w:hAnsi="ＭＳ ゴシック" w:cs="ＭＳ ゴシック" w:hint="eastAsia"/>
                <w:spacing w:val="45"/>
                <w:fitText w:val="1140" w:id="-985425400"/>
              </w:rPr>
              <w:t>契約金</w:t>
            </w:r>
            <w:r w:rsidRPr="003D2B02">
              <w:rPr>
                <w:rFonts w:ascii="ＭＳ ゴシック" w:eastAsia="ＭＳ ゴシック" w:hAnsi="ＭＳ ゴシック" w:cs="ＭＳ ゴシック" w:hint="eastAsia"/>
                <w:spacing w:val="15"/>
                <w:fitText w:val="1140" w:id="-985425400"/>
              </w:rPr>
              <w:t>額</w:t>
            </w:r>
          </w:p>
        </w:tc>
        <w:tc>
          <w:tcPr>
            <w:tcW w:w="2552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  <w:vAlign w:val="center"/>
          </w:tcPr>
          <w:p w14:paraId="66D1B375" w14:textId="77777777" w:rsidR="002745A7" w:rsidRDefault="002745A7" w:rsidP="002745A7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</w:tcPr>
          <w:p w14:paraId="15DE6F31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dotted" w:sz="4" w:space="0" w:color="000080"/>
              <w:right w:val="nil"/>
            </w:tcBorders>
          </w:tcPr>
          <w:p w14:paraId="115C5C8E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577E71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A9A7A22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</w:tr>
      <w:tr w:rsidR="002745A7" w14:paraId="7336A9D0" w14:textId="77777777">
        <w:trPr>
          <w:cantSplit/>
          <w:trHeight w:hRule="exact" w:val="631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2987E3F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5F303DC2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BE1384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dotted" w:sz="4" w:space="0" w:color="000080"/>
              <w:right w:val="single" w:sz="4" w:space="0" w:color="000000"/>
            </w:tcBorders>
            <w:vAlign w:val="center"/>
          </w:tcPr>
          <w:p w14:paraId="0EFF9934" w14:textId="77777777" w:rsidR="002745A7" w:rsidRDefault="002745A7" w:rsidP="002745A7">
            <w:pPr>
              <w:pStyle w:val="a3"/>
              <w:spacing w:before="61" w:line="240" w:lineRule="auto"/>
              <w:jc w:val="center"/>
              <w:rPr>
                <w:spacing w:val="0"/>
              </w:rPr>
            </w:pPr>
          </w:p>
          <w:p w14:paraId="7EA52918" w14:textId="77777777" w:rsidR="002745A7" w:rsidRDefault="002745A7" w:rsidP="002745A7">
            <w:pPr>
              <w:pStyle w:val="a3"/>
              <w:spacing w:line="240" w:lineRule="auto"/>
              <w:jc w:val="center"/>
              <w:rPr>
                <w:spacing w:val="0"/>
              </w:rPr>
            </w:pPr>
            <w:r w:rsidRPr="003D2B02">
              <w:rPr>
                <w:rFonts w:ascii="ＭＳ ゴシック" w:eastAsia="ＭＳ ゴシック" w:hAnsi="ＭＳ ゴシック" w:cs="ＭＳ ゴシック" w:hint="eastAsia"/>
                <w:spacing w:val="45"/>
                <w:fitText w:val="1140" w:id="-985425399"/>
              </w:rPr>
              <w:t>契約期</w:t>
            </w:r>
            <w:r w:rsidRPr="003D2B02">
              <w:rPr>
                <w:rFonts w:ascii="ＭＳ ゴシック" w:eastAsia="ＭＳ ゴシック" w:hAnsi="ＭＳ ゴシック" w:cs="ＭＳ ゴシック" w:hint="eastAsia"/>
                <w:spacing w:val="15"/>
                <w:fitText w:val="1140" w:id="-985425399"/>
              </w:rPr>
              <w:t>間</w:t>
            </w:r>
          </w:p>
        </w:tc>
        <w:tc>
          <w:tcPr>
            <w:tcW w:w="2552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  <w:vAlign w:val="center"/>
          </w:tcPr>
          <w:p w14:paraId="21266951" w14:textId="77777777" w:rsidR="002745A7" w:rsidRDefault="002745A7" w:rsidP="002745A7">
            <w:pPr>
              <w:pStyle w:val="a3"/>
              <w:spacing w:before="61" w:line="240" w:lineRule="auto"/>
              <w:jc w:val="center"/>
              <w:rPr>
                <w:spacing w:val="0"/>
              </w:rPr>
            </w:pPr>
            <w:r w:rsidRP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　年　</w:t>
            </w:r>
            <w:r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　</w:t>
            </w:r>
            <w:r w:rsidRP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>月</w:t>
            </w:r>
            <w:r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　　日</w:t>
            </w:r>
            <w:r w:rsidRP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>から</w:t>
            </w:r>
          </w:p>
          <w:p w14:paraId="59A31BF8" w14:textId="77777777" w:rsidR="002745A7" w:rsidRDefault="002745A7" w:rsidP="002745A7">
            <w:pPr>
              <w:pStyle w:val="a3"/>
              <w:spacing w:line="240" w:lineRule="auto"/>
              <w:jc w:val="center"/>
              <w:rPr>
                <w:spacing w:val="0"/>
              </w:rPr>
            </w:pPr>
            <w:r w:rsidRP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　年　</w:t>
            </w:r>
            <w:r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　</w:t>
            </w:r>
            <w:r w:rsidRP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>月</w:t>
            </w:r>
            <w:r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　　日</w:t>
            </w:r>
            <w:r w:rsidRP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>まで</w:t>
            </w: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</w:tcPr>
          <w:p w14:paraId="6174E73D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dotted" w:sz="4" w:space="0" w:color="000000"/>
              <w:right w:val="nil"/>
            </w:tcBorders>
          </w:tcPr>
          <w:p w14:paraId="5CD7E973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23B5E5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F05F939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</w:tr>
      <w:tr w:rsidR="002745A7" w14:paraId="7B5DB603" w14:textId="77777777">
        <w:trPr>
          <w:cantSplit/>
          <w:trHeight w:hRule="exact" w:val="332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31D93EA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70C03B84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B82A0C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dotted" w:sz="4" w:space="0" w:color="000080"/>
              <w:right w:val="single" w:sz="4" w:space="0" w:color="000000"/>
            </w:tcBorders>
            <w:vAlign w:val="center"/>
          </w:tcPr>
          <w:p w14:paraId="4931C1D6" w14:textId="77777777" w:rsidR="002745A7" w:rsidRDefault="002745A7" w:rsidP="002745A7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  <w:r w:rsidRPr="003D2B02">
              <w:rPr>
                <w:rFonts w:ascii="ＭＳ ゴシック" w:eastAsia="ＭＳ ゴシック" w:hAnsi="ＭＳ ゴシック" w:cs="ＭＳ ゴシック" w:hint="eastAsia"/>
                <w:spacing w:val="45"/>
                <w:fitText w:val="1140" w:id="-985425396"/>
              </w:rPr>
              <w:t>従事役</w:t>
            </w:r>
            <w:r w:rsidRPr="003D2B02">
              <w:rPr>
                <w:rFonts w:ascii="ＭＳ ゴシック" w:eastAsia="ＭＳ ゴシック" w:hAnsi="ＭＳ ゴシック" w:cs="ＭＳ ゴシック" w:hint="eastAsia"/>
                <w:spacing w:val="15"/>
                <w:fitText w:val="1140" w:id="-985425396"/>
              </w:rPr>
              <w:t>職</w:t>
            </w:r>
          </w:p>
        </w:tc>
        <w:tc>
          <w:tcPr>
            <w:tcW w:w="2552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  <w:vAlign w:val="center"/>
          </w:tcPr>
          <w:p w14:paraId="14E6006B" w14:textId="77777777" w:rsidR="002745A7" w:rsidRDefault="002745A7" w:rsidP="002745A7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</w:tcPr>
          <w:p w14:paraId="56AABBE5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dotted" w:sz="4" w:space="0" w:color="000000"/>
              <w:right w:val="nil"/>
            </w:tcBorders>
          </w:tcPr>
          <w:p w14:paraId="6EF734C7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B0A869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0399032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</w:tr>
      <w:tr w:rsidR="002745A7" w14:paraId="0EFD1032" w14:textId="77777777">
        <w:trPr>
          <w:cantSplit/>
          <w:trHeight w:hRule="exact" w:val="498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51C87DA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42948C4A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D6C168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69A68" w14:textId="77777777" w:rsidR="002745A7" w:rsidRDefault="002745A7" w:rsidP="002745A7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  <w:r w:rsidRPr="003D2B02">
              <w:rPr>
                <w:rFonts w:ascii="ＭＳ ゴシック" w:eastAsia="ＭＳ ゴシック" w:hAnsi="ＭＳ ゴシック" w:cs="ＭＳ ゴシック" w:hint="eastAsia"/>
                <w:spacing w:val="45"/>
                <w:fitText w:val="1140" w:id="-2069168126"/>
              </w:rPr>
              <w:t>業務内</w:t>
            </w:r>
            <w:r w:rsidRPr="003D2B02">
              <w:rPr>
                <w:rFonts w:ascii="ＭＳ ゴシック" w:eastAsia="ＭＳ ゴシック" w:hAnsi="ＭＳ ゴシック" w:cs="ＭＳ ゴシック" w:hint="eastAsia"/>
                <w:spacing w:val="15"/>
                <w:fitText w:val="1140" w:id="-2069168126"/>
              </w:rPr>
              <w:t>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1E69A4" w14:textId="77777777" w:rsidR="002745A7" w:rsidRDefault="002745A7" w:rsidP="002745A7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3C77498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5D0D804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BE167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502FEFC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</w:tr>
      <w:tr w:rsidR="002745A7" w14:paraId="7F79FB24" w14:textId="77777777" w:rsidTr="002F6AF0">
        <w:trPr>
          <w:cantSplit/>
          <w:trHeight w:hRule="exact" w:val="332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D631161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7C9E6717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5C7AD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012A2E77" w14:textId="77777777" w:rsidR="002745A7" w:rsidRDefault="002745A7" w:rsidP="002745A7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  <w:r w:rsidRPr="003D2B02">
              <w:rPr>
                <w:rFonts w:hint="eastAsia"/>
                <w:spacing w:val="120"/>
                <w:fitText w:val="1140" w:id="-2069169919"/>
              </w:rPr>
              <w:t>業務</w:t>
            </w:r>
            <w:r w:rsidRPr="003D2B02">
              <w:rPr>
                <w:rFonts w:hint="eastAsia"/>
                <w:spacing w:val="15"/>
                <w:fitText w:val="1140" w:id="-2069169919"/>
              </w:rPr>
              <w:t>名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dotted" w:sz="4" w:space="0" w:color="000000"/>
              <w:right w:val="single" w:sz="4" w:space="0" w:color="000000"/>
            </w:tcBorders>
            <w:vAlign w:val="center"/>
          </w:tcPr>
          <w:p w14:paraId="4A452CF3" w14:textId="77777777" w:rsidR="002745A7" w:rsidRDefault="002745A7" w:rsidP="002745A7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</w:tcPr>
          <w:p w14:paraId="5ADA3613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00596D5E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104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1C5694C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D653A4B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</w:tr>
      <w:tr w:rsidR="002745A7" w14:paraId="4F66F725" w14:textId="77777777">
        <w:trPr>
          <w:cantSplit/>
          <w:trHeight w:hRule="exact" w:val="227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5A47EF8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12A794BD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01C351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dotted" w:sz="4" w:space="0" w:color="000080"/>
              <w:right w:val="single" w:sz="4" w:space="0" w:color="000000"/>
            </w:tcBorders>
            <w:vAlign w:val="center"/>
          </w:tcPr>
          <w:p w14:paraId="58AEDE27" w14:textId="77777777" w:rsidR="002745A7" w:rsidRDefault="002745A7" w:rsidP="002745A7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  <w:r w:rsidRPr="003D2B02">
              <w:rPr>
                <w:rFonts w:ascii="ＭＳ ゴシック" w:eastAsia="ＭＳ ゴシック" w:hAnsi="ＭＳ ゴシック" w:cs="ＭＳ ゴシック" w:hint="eastAsia"/>
                <w:spacing w:val="15"/>
                <w:fitText w:val="1140" w:id="-985425403"/>
              </w:rPr>
              <w:t>発注機関</w:t>
            </w:r>
            <w:r w:rsidRPr="003D2B02">
              <w:rPr>
                <w:rFonts w:ascii="ＭＳ ゴシック" w:eastAsia="ＭＳ ゴシック" w:hAnsi="ＭＳ ゴシック" w:cs="ＭＳ ゴシック" w:hint="eastAsia"/>
                <w:spacing w:val="-15"/>
                <w:fitText w:val="1140" w:id="-985425403"/>
              </w:rPr>
              <w:t>名</w:t>
            </w:r>
          </w:p>
        </w:tc>
        <w:tc>
          <w:tcPr>
            <w:tcW w:w="2552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  <w:vAlign w:val="center"/>
          </w:tcPr>
          <w:p w14:paraId="478D754E" w14:textId="77777777" w:rsidR="002745A7" w:rsidRDefault="002745A7" w:rsidP="002745A7">
            <w:pPr>
              <w:pStyle w:val="a3"/>
              <w:spacing w:line="166" w:lineRule="exact"/>
              <w:jc w:val="center"/>
              <w:rPr>
                <w:spacing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</w:tcPr>
          <w:p w14:paraId="18DA03D6" w14:textId="77777777" w:rsidR="002745A7" w:rsidRDefault="002745A7" w:rsidP="002745A7">
            <w:pPr>
              <w:pStyle w:val="a3"/>
              <w:spacing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7ED1DBB1" w14:textId="77777777" w:rsidR="002745A7" w:rsidRDefault="002745A7" w:rsidP="002745A7">
            <w:pPr>
              <w:pStyle w:val="a3"/>
              <w:spacing w:line="166" w:lineRule="exact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3E602EC" w14:textId="77777777" w:rsidR="002745A7" w:rsidRDefault="002745A7" w:rsidP="002745A7">
            <w:pPr>
              <w:pStyle w:val="a3"/>
              <w:spacing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A0AE7AF" w14:textId="77777777" w:rsidR="002745A7" w:rsidRDefault="002745A7" w:rsidP="002745A7">
            <w:pPr>
              <w:pStyle w:val="a3"/>
              <w:spacing w:line="166" w:lineRule="exact"/>
              <w:rPr>
                <w:spacing w:val="0"/>
              </w:rPr>
            </w:pPr>
          </w:p>
        </w:tc>
      </w:tr>
      <w:tr w:rsidR="002745A7" w14:paraId="2BDB88B8" w14:textId="77777777">
        <w:trPr>
          <w:cantSplit/>
          <w:trHeight w:hRule="exact" w:val="437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C2426BA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51EE70B5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66A001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dotted" w:sz="4" w:space="0" w:color="000080"/>
              <w:right w:val="single" w:sz="4" w:space="0" w:color="000000"/>
            </w:tcBorders>
            <w:vAlign w:val="center"/>
          </w:tcPr>
          <w:p w14:paraId="53150E72" w14:textId="77777777" w:rsidR="002745A7" w:rsidRDefault="002745A7" w:rsidP="002745A7">
            <w:pPr>
              <w:pStyle w:val="a3"/>
              <w:spacing w:before="105" w:line="227" w:lineRule="exact"/>
              <w:jc w:val="center"/>
              <w:rPr>
                <w:spacing w:val="0"/>
              </w:rPr>
            </w:pPr>
            <w:r w:rsidRPr="003D2B02">
              <w:rPr>
                <w:rFonts w:ascii="ＭＳ ゴシック" w:eastAsia="ＭＳ ゴシック" w:hAnsi="ＭＳ ゴシック" w:cs="ＭＳ ゴシック" w:hint="eastAsia"/>
                <w:spacing w:val="45"/>
                <w:fitText w:val="1140" w:id="-985425402"/>
              </w:rPr>
              <w:t>受注形</w:t>
            </w:r>
            <w:r w:rsidRPr="003D2B02">
              <w:rPr>
                <w:rFonts w:ascii="ＭＳ ゴシック" w:eastAsia="ＭＳ ゴシック" w:hAnsi="ＭＳ ゴシック" w:cs="ＭＳ ゴシック" w:hint="eastAsia"/>
                <w:spacing w:val="15"/>
                <w:fitText w:val="1140" w:id="-985425402"/>
              </w:rPr>
              <w:t>態</w:t>
            </w:r>
          </w:p>
        </w:tc>
        <w:tc>
          <w:tcPr>
            <w:tcW w:w="2552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  <w:vAlign w:val="center"/>
          </w:tcPr>
          <w:p w14:paraId="69D7FB36" w14:textId="77777777" w:rsidR="002745A7" w:rsidRDefault="002745A7" w:rsidP="002745A7">
            <w:pPr>
              <w:pStyle w:val="a3"/>
              <w:spacing w:line="166" w:lineRule="exact"/>
              <w:jc w:val="center"/>
              <w:rPr>
                <w:spacing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</w:tcPr>
          <w:p w14:paraId="1DCD319E" w14:textId="77777777" w:rsidR="002745A7" w:rsidRDefault="002745A7" w:rsidP="002745A7">
            <w:pPr>
              <w:pStyle w:val="a3"/>
              <w:spacing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63F53C8F" w14:textId="77777777" w:rsidR="002745A7" w:rsidRDefault="002745A7" w:rsidP="002745A7">
            <w:pPr>
              <w:pStyle w:val="a3"/>
              <w:spacing w:line="166" w:lineRule="exact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22122B3" w14:textId="77777777" w:rsidR="002745A7" w:rsidRDefault="002745A7" w:rsidP="002745A7">
            <w:pPr>
              <w:pStyle w:val="a3"/>
              <w:spacing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C3D0451" w14:textId="77777777" w:rsidR="002745A7" w:rsidRDefault="002745A7" w:rsidP="002745A7">
            <w:pPr>
              <w:pStyle w:val="a3"/>
              <w:spacing w:line="166" w:lineRule="exact"/>
              <w:rPr>
                <w:spacing w:val="0"/>
              </w:rPr>
            </w:pPr>
          </w:p>
        </w:tc>
      </w:tr>
      <w:tr w:rsidR="002745A7" w14:paraId="6B67BEAC" w14:textId="77777777">
        <w:trPr>
          <w:cantSplit/>
          <w:trHeight w:hRule="exact" w:val="332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018C6E6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7193270A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4DA165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dotted" w:sz="4" w:space="0" w:color="000080"/>
              <w:right w:val="single" w:sz="4" w:space="0" w:color="000000"/>
            </w:tcBorders>
            <w:vAlign w:val="center"/>
          </w:tcPr>
          <w:p w14:paraId="7E3575C8" w14:textId="77777777" w:rsidR="002745A7" w:rsidRDefault="002745A7" w:rsidP="002745A7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  <w:r w:rsidRPr="003D2B02">
              <w:rPr>
                <w:rFonts w:ascii="ＭＳ ゴシック" w:eastAsia="ＭＳ ゴシック" w:hAnsi="ＭＳ ゴシック" w:cs="ＭＳ ゴシック" w:hint="eastAsia"/>
                <w:spacing w:val="45"/>
                <w:fitText w:val="1140" w:id="-2069168127"/>
              </w:rPr>
              <w:t>業務場</w:t>
            </w:r>
            <w:r w:rsidRPr="003D2B02">
              <w:rPr>
                <w:rFonts w:ascii="ＭＳ ゴシック" w:eastAsia="ＭＳ ゴシック" w:hAnsi="ＭＳ ゴシック" w:cs="ＭＳ ゴシック" w:hint="eastAsia"/>
                <w:spacing w:val="15"/>
                <w:fitText w:val="1140" w:id="-2069168127"/>
              </w:rPr>
              <w:t>所</w:t>
            </w:r>
          </w:p>
        </w:tc>
        <w:tc>
          <w:tcPr>
            <w:tcW w:w="2552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  <w:vAlign w:val="center"/>
          </w:tcPr>
          <w:p w14:paraId="63F46E8B" w14:textId="77777777" w:rsidR="002745A7" w:rsidRDefault="002745A7" w:rsidP="002745A7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  <w:r>
              <w:rPr>
                <w:rFonts w:ascii="ＭＳ ゴシック" w:eastAsia="ＭＳ ゴシック" w:hAnsi="ＭＳ ゴシック" w:cs="ＭＳ ゴシック" w:hint="eastAsia"/>
              </w:rPr>
              <w:t>(都道府県名・市町村名)</w:t>
            </w: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</w:tcPr>
          <w:p w14:paraId="3341B21F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7A5B311D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7782E48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89446A9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</w:tr>
      <w:tr w:rsidR="002745A7" w14:paraId="58584426" w14:textId="77777777">
        <w:trPr>
          <w:cantSplit/>
          <w:trHeight w:hRule="exact" w:val="332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60AC14D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65A66157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F1338D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dotted" w:sz="4" w:space="0" w:color="000080"/>
              <w:right w:val="single" w:sz="4" w:space="0" w:color="000000"/>
            </w:tcBorders>
            <w:vAlign w:val="center"/>
          </w:tcPr>
          <w:p w14:paraId="5253861B" w14:textId="77777777" w:rsidR="002745A7" w:rsidRDefault="002745A7" w:rsidP="002745A7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  <w:r w:rsidRPr="003D2B02">
              <w:rPr>
                <w:rFonts w:ascii="ＭＳ ゴシック" w:eastAsia="ＭＳ ゴシック" w:hAnsi="ＭＳ ゴシック" w:cs="ＭＳ ゴシック" w:hint="eastAsia"/>
                <w:spacing w:val="45"/>
                <w:fitText w:val="1140" w:id="-985425400"/>
              </w:rPr>
              <w:t>契約金</w:t>
            </w:r>
            <w:r w:rsidRPr="003D2B02">
              <w:rPr>
                <w:rFonts w:ascii="ＭＳ ゴシック" w:eastAsia="ＭＳ ゴシック" w:hAnsi="ＭＳ ゴシック" w:cs="ＭＳ ゴシック" w:hint="eastAsia"/>
                <w:spacing w:val="15"/>
                <w:fitText w:val="1140" w:id="-985425400"/>
              </w:rPr>
              <w:t>額</w:t>
            </w:r>
          </w:p>
        </w:tc>
        <w:tc>
          <w:tcPr>
            <w:tcW w:w="2552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  <w:vAlign w:val="center"/>
          </w:tcPr>
          <w:p w14:paraId="694CAA80" w14:textId="77777777" w:rsidR="002745A7" w:rsidRDefault="002745A7" w:rsidP="002745A7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</w:tcPr>
          <w:p w14:paraId="3D35D188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54B430DC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FC35BB0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4A13AC4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</w:tr>
      <w:tr w:rsidR="002745A7" w14:paraId="7F451891" w14:textId="77777777">
        <w:trPr>
          <w:cantSplit/>
          <w:trHeight w:hRule="exact" w:val="634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D3B4291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75758991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2B7829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dotted" w:sz="4" w:space="0" w:color="000080"/>
              <w:right w:val="single" w:sz="4" w:space="0" w:color="000000"/>
            </w:tcBorders>
            <w:vAlign w:val="center"/>
          </w:tcPr>
          <w:p w14:paraId="53AD99BB" w14:textId="77777777" w:rsidR="002745A7" w:rsidRDefault="002745A7" w:rsidP="002745A7">
            <w:pPr>
              <w:pStyle w:val="a3"/>
              <w:spacing w:before="61" w:line="240" w:lineRule="auto"/>
              <w:jc w:val="center"/>
              <w:rPr>
                <w:spacing w:val="0"/>
              </w:rPr>
            </w:pPr>
          </w:p>
          <w:p w14:paraId="45EF76CC" w14:textId="77777777" w:rsidR="002745A7" w:rsidRDefault="002745A7" w:rsidP="002745A7">
            <w:pPr>
              <w:pStyle w:val="a3"/>
              <w:spacing w:line="240" w:lineRule="auto"/>
              <w:jc w:val="center"/>
              <w:rPr>
                <w:spacing w:val="0"/>
              </w:rPr>
            </w:pPr>
            <w:r w:rsidRPr="003D2B02">
              <w:rPr>
                <w:rFonts w:ascii="ＭＳ ゴシック" w:eastAsia="ＭＳ ゴシック" w:hAnsi="ＭＳ ゴシック" w:cs="ＭＳ ゴシック" w:hint="eastAsia"/>
                <w:spacing w:val="45"/>
                <w:fitText w:val="1140" w:id="-985425399"/>
              </w:rPr>
              <w:t>契約期</w:t>
            </w:r>
            <w:r w:rsidRPr="003D2B02">
              <w:rPr>
                <w:rFonts w:ascii="ＭＳ ゴシック" w:eastAsia="ＭＳ ゴシック" w:hAnsi="ＭＳ ゴシック" w:cs="ＭＳ ゴシック" w:hint="eastAsia"/>
                <w:spacing w:val="15"/>
                <w:fitText w:val="1140" w:id="-985425399"/>
              </w:rPr>
              <w:t>間</w:t>
            </w:r>
          </w:p>
        </w:tc>
        <w:tc>
          <w:tcPr>
            <w:tcW w:w="2552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  <w:vAlign w:val="center"/>
          </w:tcPr>
          <w:p w14:paraId="0EAD3E1D" w14:textId="77777777" w:rsidR="002745A7" w:rsidRDefault="002745A7" w:rsidP="002745A7">
            <w:pPr>
              <w:pStyle w:val="a3"/>
              <w:spacing w:before="61" w:line="240" w:lineRule="auto"/>
              <w:jc w:val="center"/>
              <w:rPr>
                <w:spacing w:val="0"/>
              </w:rPr>
            </w:pPr>
            <w:r w:rsidRP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　年　</w:t>
            </w:r>
            <w:r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　</w:t>
            </w:r>
            <w:r w:rsidRP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>月</w:t>
            </w:r>
            <w:r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　　日</w:t>
            </w:r>
            <w:r w:rsidRP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>から</w:t>
            </w:r>
          </w:p>
          <w:p w14:paraId="27349562" w14:textId="77777777" w:rsidR="002745A7" w:rsidRDefault="002745A7" w:rsidP="002745A7">
            <w:pPr>
              <w:pStyle w:val="a3"/>
              <w:spacing w:line="240" w:lineRule="auto"/>
              <w:jc w:val="center"/>
              <w:rPr>
                <w:spacing w:val="0"/>
              </w:rPr>
            </w:pPr>
            <w:r w:rsidRP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　年　</w:t>
            </w:r>
            <w:r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　</w:t>
            </w:r>
            <w:r w:rsidRP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>月</w:t>
            </w:r>
            <w:r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　　日</w:t>
            </w:r>
            <w:r w:rsidRP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>まで</w:t>
            </w: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</w:tcPr>
          <w:p w14:paraId="2753A8F2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4F85054F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D2986C9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D2493C0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</w:tr>
      <w:tr w:rsidR="002745A7" w14:paraId="6261F7F9" w14:textId="77777777" w:rsidTr="002F6AF0">
        <w:trPr>
          <w:cantSplit/>
          <w:trHeight w:hRule="exact" w:val="332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8CC8191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78935A22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F5CEF9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dotted" w:sz="4" w:space="0" w:color="000080"/>
              <w:right w:val="single" w:sz="4" w:space="0" w:color="000000"/>
            </w:tcBorders>
            <w:vAlign w:val="center"/>
          </w:tcPr>
          <w:p w14:paraId="3C1213C7" w14:textId="77777777" w:rsidR="002745A7" w:rsidRDefault="002745A7" w:rsidP="002745A7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  <w:r w:rsidRPr="003D2B02">
              <w:rPr>
                <w:rFonts w:ascii="ＭＳ ゴシック" w:eastAsia="ＭＳ ゴシック" w:hAnsi="ＭＳ ゴシック" w:cs="ＭＳ ゴシック" w:hint="eastAsia"/>
                <w:spacing w:val="45"/>
                <w:fitText w:val="1140" w:id="-985425396"/>
              </w:rPr>
              <w:t>従事役</w:t>
            </w:r>
            <w:r w:rsidRPr="003D2B02">
              <w:rPr>
                <w:rFonts w:ascii="ＭＳ ゴシック" w:eastAsia="ＭＳ ゴシック" w:hAnsi="ＭＳ ゴシック" w:cs="ＭＳ ゴシック" w:hint="eastAsia"/>
                <w:spacing w:val="15"/>
                <w:fitText w:val="1140" w:id="-985425396"/>
              </w:rPr>
              <w:t>職</w:t>
            </w:r>
          </w:p>
        </w:tc>
        <w:tc>
          <w:tcPr>
            <w:tcW w:w="2552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  <w:vAlign w:val="center"/>
          </w:tcPr>
          <w:p w14:paraId="1C8D93A9" w14:textId="77777777" w:rsidR="002745A7" w:rsidRDefault="002745A7" w:rsidP="002745A7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</w:tcPr>
          <w:p w14:paraId="7E66701D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3AE811CE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3FFDCAE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9C1FF0A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</w:tr>
      <w:tr w:rsidR="002745A7" w14:paraId="7D8B85D5" w14:textId="77777777" w:rsidTr="002F6AF0">
        <w:trPr>
          <w:cantSplit/>
          <w:trHeight w:hRule="exact" w:val="498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3730763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4EEF4B70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4D2DE5CC" w14:textId="77777777" w:rsidR="002745A7" w:rsidRDefault="002745A7" w:rsidP="002745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5A257" w14:textId="77777777" w:rsidR="002745A7" w:rsidRDefault="002745A7" w:rsidP="002745A7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  <w:r w:rsidRPr="003D2B02">
              <w:rPr>
                <w:rFonts w:ascii="ＭＳ ゴシック" w:eastAsia="ＭＳ ゴシック" w:hAnsi="ＭＳ ゴシック" w:cs="ＭＳ ゴシック" w:hint="eastAsia"/>
                <w:spacing w:val="45"/>
                <w:fitText w:val="1140" w:id="-2069168126"/>
              </w:rPr>
              <w:t>業務内</w:t>
            </w:r>
            <w:r w:rsidRPr="003D2B02">
              <w:rPr>
                <w:rFonts w:ascii="ＭＳ ゴシック" w:eastAsia="ＭＳ ゴシック" w:hAnsi="ＭＳ ゴシック" w:cs="ＭＳ ゴシック" w:hint="eastAsia"/>
                <w:spacing w:val="15"/>
                <w:fitText w:val="1140" w:id="-2069168126"/>
              </w:rPr>
              <w:t>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C1DEA3" w14:textId="77777777" w:rsidR="002745A7" w:rsidRDefault="002745A7" w:rsidP="002745A7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286F6F2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BC72B0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E889C70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9E627A4" w14:textId="77777777" w:rsidR="002745A7" w:rsidRDefault="002745A7" w:rsidP="002745A7">
            <w:pPr>
              <w:pStyle w:val="a3"/>
              <w:spacing w:before="61" w:line="166" w:lineRule="exact"/>
              <w:rPr>
                <w:spacing w:val="0"/>
              </w:rPr>
            </w:pPr>
          </w:p>
        </w:tc>
      </w:tr>
      <w:tr w:rsidR="00FC5FF2" w14:paraId="053DDB46" w14:textId="77777777">
        <w:trPr>
          <w:cantSplit/>
          <w:trHeight w:hRule="exact" w:val="166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C9A329D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8944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4A326" w14:textId="77777777" w:rsidR="00FC5FF2" w:rsidRDefault="00FC5FF2">
            <w:pPr>
              <w:pStyle w:val="a3"/>
              <w:spacing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B43DB38" w14:textId="77777777" w:rsidR="00FC5FF2" w:rsidRDefault="00FC5FF2">
            <w:pPr>
              <w:pStyle w:val="a3"/>
              <w:spacing w:line="166" w:lineRule="exact"/>
              <w:rPr>
                <w:spacing w:val="0"/>
              </w:rPr>
            </w:pPr>
          </w:p>
        </w:tc>
      </w:tr>
    </w:tbl>
    <w:p w14:paraId="3111BD6F" w14:textId="77777777" w:rsidR="00F56D9D" w:rsidRDefault="00F56D9D" w:rsidP="00FB0FB8">
      <w:pPr>
        <w:pStyle w:val="a3"/>
        <w:rPr>
          <w:rFonts w:ascii="ＭＳ ゴシック" w:eastAsia="ＭＳ ゴシック" w:hAnsi="ＭＳ ゴシック" w:cs="ＭＳ ゴシック"/>
          <w:spacing w:val="0"/>
        </w:rPr>
      </w:pPr>
      <w:r>
        <w:rPr>
          <w:rFonts w:ascii="ＭＳ ゴシック" w:eastAsia="ＭＳ ゴシック" w:hAnsi="ＭＳ ゴシック" w:cs="ＭＳ ゴシック" w:hint="eastAsia"/>
          <w:spacing w:val="0"/>
        </w:rPr>
        <w:t>注　この様式は、申請者が共同企業体の場合は</w:t>
      </w:r>
      <w:proofErr w:type="gramStart"/>
      <w:r>
        <w:rPr>
          <w:rFonts w:ascii="ＭＳ ゴシック" w:eastAsia="ＭＳ ゴシック" w:hAnsi="ＭＳ ゴシック" w:cs="ＭＳ ゴシック" w:hint="eastAsia"/>
          <w:spacing w:val="0"/>
        </w:rPr>
        <w:t>各</w:t>
      </w:r>
      <w:proofErr w:type="gramEnd"/>
      <w:r>
        <w:rPr>
          <w:rFonts w:ascii="ＭＳ ゴシック" w:eastAsia="ＭＳ ゴシック" w:hAnsi="ＭＳ ゴシック" w:cs="ＭＳ ゴシック" w:hint="eastAsia"/>
          <w:spacing w:val="0"/>
        </w:rPr>
        <w:t>構成員</w:t>
      </w:r>
      <w:proofErr w:type="gramStart"/>
      <w:r>
        <w:rPr>
          <w:rFonts w:ascii="ＭＳ ゴシック" w:eastAsia="ＭＳ ゴシック" w:hAnsi="ＭＳ ゴシック" w:cs="ＭＳ ゴシック" w:hint="eastAsia"/>
          <w:spacing w:val="0"/>
        </w:rPr>
        <w:t>ごと</w:t>
      </w:r>
      <w:proofErr w:type="gramEnd"/>
      <w:r>
        <w:rPr>
          <w:rFonts w:ascii="ＭＳ ゴシック" w:eastAsia="ＭＳ ゴシック" w:hAnsi="ＭＳ ゴシック" w:cs="ＭＳ ゴシック" w:hint="eastAsia"/>
          <w:spacing w:val="0"/>
        </w:rPr>
        <w:t>に作成すること。</w:t>
      </w:r>
    </w:p>
    <w:p w14:paraId="109D1D39" w14:textId="77777777" w:rsidR="00FC5FF2" w:rsidRDefault="00FC5FF2" w:rsidP="00F56D9D">
      <w:pPr>
        <w:pStyle w:val="a3"/>
        <w:jc w:val="right"/>
        <w:rPr>
          <w:spacing w:val="0"/>
        </w:rPr>
      </w:pPr>
      <w:r>
        <w:rPr>
          <w:rFonts w:ascii="ＭＳ ゴシック" w:eastAsia="ＭＳ ゴシック" w:hAnsi="ＭＳ ゴシック" w:cs="ＭＳ ゴシック" w:hint="eastAsia"/>
          <w:spacing w:val="0"/>
        </w:rPr>
        <w:t xml:space="preserve"> </w:t>
      </w:r>
      <w:r>
        <w:rPr>
          <w:rFonts w:ascii="ＭＳ ゴシック" w:eastAsia="ＭＳ ゴシック" w:hAnsi="ＭＳ ゴシック" w:cs="ＭＳ ゴシック" w:hint="eastAsia"/>
        </w:rPr>
        <w:t>(用紙寸法　日本工業規格Ａ４)</w:t>
      </w:r>
    </w:p>
    <w:sectPr w:rsidR="00FC5FF2" w:rsidSect="00FC5FF2">
      <w:pgSz w:w="11906" w:h="16838"/>
      <w:pgMar w:top="1417" w:right="850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29C31" w14:textId="77777777" w:rsidR="00753585" w:rsidRDefault="00753585">
      <w:r>
        <w:separator/>
      </w:r>
    </w:p>
  </w:endnote>
  <w:endnote w:type="continuationSeparator" w:id="0">
    <w:p w14:paraId="5B1D427F" w14:textId="77777777" w:rsidR="00753585" w:rsidRDefault="00753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A69FB" w14:textId="77777777" w:rsidR="00753585" w:rsidRDefault="00753585">
      <w:r>
        <w:separator/>
      </w:r>
    </w:p>
  </w:footnote>
  <w:footnote w:type="continuationSeparator" w:id="0">
    <w:p w14:paraId="54C0B6CA" w14:textId="77777777" w:rsidR="00753585" w:rsidRDefault="007535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C5FF2"/>
    <w:rsid w:val="000C6CEC"/>
    <w:rsid w:val="00115B3C"/>
    <w:rsid w:val="001602F7"/>
    <w:rsid w:val="001B6DF6"/>
    <w:rsid w:val="002745A7"/>
    <w:rsid w:val="002E1A81"/>
    <w:rsid w:val="002F6AF0"/>
    <w:rsid w:val="00340A68"/>
    <w:rsid w:val="00555424"/>
    <w:rsid w:val="00753585"/>
    <w:rsid w:val="00815D18"/>
    <w:rsid w:val="0085772A"/>
    <w:rsid w:val="009931B5"/>
    <w:rsid w:val="00AE5350"/>
    <w:rsid w:val="00CB32A0"/>
    <w:rsid w:val="00EC7518"/>
    <w:rsid w:val="00F56D9D"/>
    <w:rsid w:val="00FB0FB8"/>
    <w:rsid w:val="00FC5FF2"/>
    <w:rsid w:val="00FD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658EB6"/>
  <w15:chartTrackingRefBased/>
  <w15:docId w15:val="{14F6ADE9-CE09-4C54-B0F0-AE6A98E13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22" w:lineRule="exact"/>
      <w:jc w:val="both"/>
    </w:pPr>
    <w:rPr>
      <w:rFonts w:ascii="Times New Roman" w:hAnsi="Times New Roman" w:cs="ＭＳ 明朝"/>
      <w:spacing w:val="-1"/>
      <w:sz w:val="21"/>
      <w:szCs w:val="21"/>
    </w:rPr>
  </w:style>
  <w:style w:type="paragraph" w:styleId="a4">
    <w:name w:val="header"/>
    <w:basedOn w:val="a"/>
    <w:rsid w:val="00F56D9D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F56D9D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-ito\Box\20_&#20849;&#21516;_&#29872;&#22659;&#27700;&#36947;&#35506;&#19979;&#27700;&#36947;&#31649;&#29702;&#20418;\002&#20837;&#26413;&#12539;&#35211;&#31309;&#21512;&#12379;&#12539;&#22865;&#32004;&#38306;&#20418;\02&#19968;&#33324;&#31478;&#20105;&#20837;&#26413;\R7\01&#12473;&#12488;&#12483;&#12463;&#12510;&#12493;&#12472;&#12513;&#12531;&#12488;&#35336;&#30011;\02%20&#65320;&#65328;&#20844;&#21578;\&#30003;&#35531;&#26360;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様式－６</vt:lpstr>
      <vt:lpstr>  様式－６</vt:lpstr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様式－６</dc:title>
  <dc:subject/>
  <dc:creator>s-yokota</dc:creator>
  <cp:keywords/>
  <dc:description/>
  <cp:lastModifiedBy>伊藤　英江</cp:lastModifiedBy>
  <cp:revision>4</cp:revision>
  <dcterms:created xsi:type="dcterms:W3CDTF">2026-04-16T10:34:00Z</dcterms:created>
  <dcterms:modified xsi:type="dcterms:W3CDTF">2026-04-16T10:36:00Z</dcterms:modified>
</cp:coreProperties>
</file>